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93"/>
        <w:gridCol w:w="4834"/>
        <w:gridCol w:w="4404"/>
      </w:tblGrid>
      <w:tr w:rsidR="0080799B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</w:tr>
      <w:tr w:rsidR="0080799B" w:rsidRPr="00472CCF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поселения или муниципального района, в котором отсутствует нотариус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0799B" w:rsidRDefault="0080799B" w:rsidP="00EC77C0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Озимовский сельсовет</w:t>
            </w:r>
          </w:p>
          <w:p w:rsidR="0080799B" w:rsidRDefault="0080799B" w:rsidP="00EC77C0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Поспелихинского района</w:t>
            </w:r>
          </w:p>
          <w:p w:rsidR="0080799B" w:rsidRPr="00E66533" w:rsidRDefault="0080799B" w:rsidP="00EC77C0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Алтайского края</w:t>
            </w:r>
          </w:p>
        </w:tc>
      </w:tr>
      <w:tr w:rsidR="0080799B" w:rsidRPr="00472CCF">
        <w:tc>
          <w:tcPr>
            <w:tcW w:w="9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Адрес местонахождения администрации поселения или муниципального района</w:t>
            </w:r>
          </w:p>
        </w:tc>
        <w:tc>
          <w:tcPr>
            <w:tcW w:w="440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0799B" w:rsidRDefault="0080799B" w:rsidP="004A4D53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Центральная, 1,  </w:t>
            </w:r>
          </w:p>
          <w:p w:rsidR="0080799B" w:rsidRPr="00E66533" w:rsidRDefault="0080799B" w:rsidP="00EF42E8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ст. Озимая, Поспелихинский район, Алтайский край, 659710</w:t>
            </w:r>
          </w:p>
        </w:tc>
      </w:tr>
      <w:tr w:rsidR="0080799B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главы местной администрации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99B" w:rsidRPr="00E66533" w:rsidRDefault="0080799B" w:rsidP="0010332D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Костюк Сергей Алексеевич</w:t>
            </w:r>
          </w:p>
        </w:tc>
      </w:tr>
      <w:tr w:rsidR="0080799B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4A4D53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99B" w:rsidRPr="00E66533" w:rsidRDefault="0080799B" w:rsidP="00A52DF1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0799B" w:rsidRPr="00472CCF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4A4D53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99B" w:rsidRPr="00E66533" w:rsidRDefault="0080799B" w:rsidP="00EA21F2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653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должностного лица местного самоуправления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99B" w:rsidRPr="00E66533" w:rsidRDefault="0080799B" w:rsidP="00A52DF1">
            <w:pPr>
              <w:pStyle w:val="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80799B" w:rsidRDefault="0080799B"/>
    <w:sectPr w:rsidR="0080799B" w:rsidSect="006A70D1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5EF"/>
    <w:rsid w:val="00000079"/>
    <w:rsid w:val="0000024F"/>
    <w:rsid w:val="000002A6"/>
    <w:rsid w:val="00000E16"/>
    <w:rsid w:val="00000F7F"/>
    <w:rsid w:val="00001A9C"/>
    <w:rsid w:val="00001D40"/>
    <w:rsid w:val="00002797"/>
    <w:rsid w:val="000027B9"/>
    <w:rsid w:val="00002BE7"/>
    <w:rsid w:val="00002C8C"/>
    <w:rsid w:val="00002F9B"/>
    <w:rsid w:val="00003361"/>
    <w:rsid w:val="00003577"/>
    <w:rsid w:val="00003762"/>
    <w:rsid w:val="00003A5B"/>
    <w:rsid w:val="00004943"/>
    <w:rsid w:val="00004E58"/>
    <w:rsid w:val="00004E76"/>
    <w:rsid w:val="00005008"/>
    <w:rsid w:val="00005C99"/>
    <w:rsid w:val="00005FB6"/>
    <w:rsid w:val="000065A8"/>
    <w:rsid w:val="00007B3E"/>
    <w:rsid w:val="00007EF3"/>
    <w:rsid w:val="00010A6E"/>
    <w:rsid w:val="00010F62"/>
    <w:rsid w:val="00011478"/>
    <w:rsid w:val="000116E8"/>
    <w:rsid w:val="00011E9F"/>
    <w:rsid w:val="00011F34"/>
    <w:rsid w:val="000124EB"/>
    <w:rsid w:val="00012717"/>
    <w:rsid w:val="00012952"/>
    <w:rsid w:val="00012981"/>
    <w:rsid w:val="00012A93"/>
    <w:rsid w:val="00012BB8"/>
    <w:rsid w:val="00012D55"/>
    <w:rsid w:val="00012F91"/>
    <w:rsid w:val="00013869"/>
    <w:rsid w:val="000139C7"/>
    <w:rsid w:val="00013DED"/>
    <w:rsid w:val="00013E1A"/>
    <w:rsid w:val="00013E54"/>
    <w:rsid w:val="00014842"/>
    <w:rsid w:val="00015B53"/>
    <w:rsid w:val="00015BC0"/>
    <w:rsid w:val="00015E58"/>
    <w:rsid w:val="00016718"/>
    <w:rsid w:val="000173A1"/>
    <w:rsid w:val="000174DD"/>
    <w:rsid w:val="0001764C"/>
    <w:rsid w:val="000178DC"/>
    <w:rsid w:val="000201CB"/>
    <w:rsid w:val="0002020B"/>
    <w:rsid w:val="00020759"/>
    <w:rsid w:val="0002079F"/>
    <w:rsid w:val="00020BD5"/>
    <w:rsid w:val="00020DC1"/>
    <w:rsid w:val="00021499"/>
    <w:rsid w:val="000219C9"/>
    <w:rsid w:val="00021C9B"/>
    <w:rsid w:val="00022A0F"/>
    <w:rsid w:val="00022A60"/>
    <w:rsid w:val="00023438"/>
    <w:rsid w:val="0002369D"/>
    <w:rsid w:val="0002472E"/>
    <w:rsid w:val="00024BF4"/>
    <w:rsid w:val="00024E16"/>
    <w:rsid w:val="00024F4C"/>
    <w:rsid w:val="00025165"/>
    <w:rsid w:val="0002519E"/>
    <w:rsid w:val="00025362"/>
    <w:rsid w:val="00025D76"/>
    <w:rsid w:val="00025F90"/>
    <w:rsid w:val="00026094"/>
    <w:rsid w:val="00026239"/>
    <w:rsid w:val="00026363"/>
    <w:rsid w:val="00026A76"/>
    <w:rsid w:val="00026CD4"/>
    <w:rsid w:val="0002719F"/>
    <w:rsid w:val="000271A9"/>
    <w:rsid w:val="00027260"/>
    <w:rsid w:val="0002744A"/>
    <w:rsid w:val="00027653"/>
    <w:rsid w:val="0002765B"/>
    <w:rsid w:val="000278F4"/>
    <w:rsid w:val="00027C78"/>
    <w:rsid w:val="00030311"/>
    <w:rsid w:val="0003076B"/>
    <w:rsid w:val="00030B85"/>
    <w:rsid w:val="000312C9"/>
    <w:rsid w:val="00031762"/>
    <w:rsid w:val="00032627"/>
    <w:rsid w:val="00032AA7"/>
    <w:rsid w:val="00032C88"/>
    <w:rsid w:val="00033A69"/>
    <w:rsid w:val="000347F5"/>
    <w:rsid w:val="00035290"/>
    <w:rsid w:val="0003560E"/>
    <w:rsid w:val="000362B6"/>
    <w:rsid w:val="0003662E"/>
    <w:rsid w:val="0003665A"/>
    <w:rsid w:val="00036E15"/>
    <w:rsid w:val="00037318"/>
    <w:rsid w:val="00037803"/>
    <w:rsid w:val="00037AC3"/>
    <w:rsid w:val="000409AE"/>
    <w:rsid w:val="000409C4"/>
    <w:rsid w:val="000409D3"/>
    <w:rsid w:val="00040E65"/>
    <w:rsid w:val="00041399"/>
    <w:rsid w:val="00041BC6"/>
    <w:rsid w:val="00041E40"/>
    <w:rsid w:val="00042C77"/>
    <w:rsid w:val="00042ED7"/>
    <w:rsid w:val="00042F53"/>
    <w:rsid w:val="00042FA9"/>
    <w:rsid w:val="00043240"/>
    <w:rsid w:val="00043D2B"/>
    <w:rsid w:val="0004435C"/>
    <w:rsid w:val="00044BAB"/>
    <w:rsid w:val="00044D2E"/>
    <w:rsid w:val="00044DB0"/>
    <w:rsid w:val="00044F20"/>
    <w:rsid w:val="000456F1"/>
    <w:rsid w:val="00045C60"/>
    <w:rsid w:val="000474F3"/>
    <w:rsid w:val="00047767"/>
    <w:rsid w:val="0005107E"/>
    <w:rsid w:val="000511FD"/>
    <w:rsid w:val="00051352"/>
    <w:rsid w:val="0005170A"/>
    <w:rsid w:val="000517B3"/>
    <w:rsid w:val="00052107"/>
    <w:rsid w:val="0005269D"/>
    <w:rsid w:val="00052ECD"/>
    <w:rsid w:val="000532AF"/>
    <w:rsid w:val="000534D5"/>
    <w:rsid w:val="0005399A"/>
    <w:rsid w:val="000539B8"/>
    <w:rsid w:val="00053DB6"/>
    <w:rsid w:val="00053F68"/>
    <w:rsid w:val="00054096"/>
    <w:rsid w:val="000543F1"/>
    <w:rsid w:val="000543FE"/>
    <w:rsid w:val="00054602"/>
    <w:rsid w:val="000546C2"/>
    <w:rsid w:val="0005483A"/>
    <w:rsid w:val="00054E21"/>
    <w:rsid w:val="0005591C"/>
    <w:rsid w:val="00056911"/>
    <w:rsid w:val="00056A38"/>
    <w:rsid w:val="000572DA"/>
    <w:rsid w:val="0005751D"/>
    <w:rsid w:val="00060907"/>
    <w:rsid w:val="00060C90"/>
    <w:rsid w:val="00061138"/>
    <w:rsid w:val="0006115E"/>
    <w:rsid w:val="00061368"/>
    <w:rsid w:val="00061CF4"/>
    <w:rsid w:val="00062CBD"/>
    <w:rsid w:val="00063ABC"/>
    <w:rsid w:val="000642AC"/>
    <w:rsid w:val="000647CD"/>
    <w:rsid w:val="00064A09"/>
    <w:rsid w:val="00064AEB"/>
    <w:rsid w:val="00064E86"/>
    <w:rsid w:val="000657BF"/>
    <w:rsid w:val="00065F0E"/>
    <w:rsid w:val="000661F4"/>
    <w:rsid w:val="00066492"/>
    <w:rsid w:val="00066AF6"/>
    <w:rsid w:val="00066AF8"/>
    <w:rsid w:val="0006718C"/>
    <w:rsid w:val="000672CE"/>
    <w:rsid w:val="000675CC"/>
    <w:rsid w:val="0007009A"/>
    <w:rsid w:val="00070121"/>
    <w:rsid w:val="00070241"/>
    <w:rsid w:val="00070409"/>
    <w:rsid w:val="00070676"/>
    <w:rsid w:val="000707C8"/>
    <w:rsid w:val="00070C9A"/>
    <w:rsid w:val="0007119F"/>
    <w:rsid w:val="00071238"/>
    <w:rsid w:val="000714A2"/>
    <w:rsid w:val="00071A9A"/>
    <w:rsid w:val="00071C2A"/>
    <w:rsid w:val="00071EF3"/>
    <w:rsid w:val="00072406"/>
    <w:rsid w:val="000730A0"/>
    <w:rsid w:val="000737E9"/>
    <w:rsid w:val="00073984"/>
    <w:rsid w:val="0007413A"/>
    <w:rsid w:val="00074799"/>
    <w:rsid w:val="00074A96"/>
    <w:rsid w:val="00074D86"/>
    <w:rsid w:val="000754FD"/>
    <w:rsid w:val="00075EA7"/>
    <w:rsid w:val="0007643B"/>
    <w:rsid w:val="0007693D"/>
    <w:rsid w:val="00076AF5"/>
    <w:rsid w:val="00076CC3"/>
    <w:rsid w:val="0007758E"/>
    <w:rsid w:val="00080223"/>
    <w:rsid w:val="000804B5"/>
    <w:rsid w:val="000806BD"/>
    <w:rsid w:val="000807DF"/>
    <w:rsid w:val="0008104A"/>
    <w:rsid w:val="00081530"/>
    <w:rsid w:val="00081676"/>
    <w:rsid w:val="00081776"/>
    <w:rsid w:val="00081AD7"/>
    <w:rsid w:val="000820AF"/>
    <w:rsid w:val="000820DA"/>
    <w:rsid w:val="000836FD"/>
    <w:rsid w:val="00083A37"/>
    <w:rsid w:val="00083FF5"/>
    <w:rsid w:val="00084153"/>
    <w:rsid w:val="00084210"/>
    <w:rsid w:val="00084518"/>
    <w:rsid w:val="00084AD9"/>
    <w:rsid w:val="00084B63"/>
    <w:rsid w:val="00084C84"/>
    <w:rsid w:val="00084D6A"/>
    <w:rsid w:val="000850FE"/>
    <w:rsid w:val="00085F71"/>
    <w:rsid w:val="000861D2"/>
    <w:rsid w:val="0008638E"/>
    <w:rsid w:val="0008660D"/>
    <w:rsid w:val="000871D3"/>
    <w:rsid w:val="0009009B"/>
    <w:rsid w:val="00090261"/>
    <w:rsid w:val="000902CC"/>
    <w:rsid w:val="00090CC8"/>
    <w:rsid w:val="00090EE6"/>
    <w:rsid w:val="000914FE"/>
    <w:rsid w:val="00091560"/>
    <w:rsid w:val="00091707"/>
    <w:rsid w:val="000917DB"/>
    <w:rsid w:val="000919BB"/>
    <w:rsid w:val="00091CC2"/>
    <w:rsid w:val="00092399"/>
    <w:rsid w:val="00092A3D"/>
    <w:rsid w:val="00092A8A"/>
    <w:rsid w:val="000937B6"/>
    <w:rsid w:val="00093D10"/>
    <w:rsid w:val="00093E05"/>
    <w:rsid w:val="00094535"/>
    <w:rsid w:val="00094ADF"/>
    <w:rsid w:val="0009563C"/>
    <w:rsid w:val="00095787"/>
    <w:rsid w:val="00095C33"/>
    <w:rsid w:val="000962A9"/>
    <w:rsid w:val="00096898"/>
    <w:rsid w:val="00096DAF"/>
    <w:rsid w:val="00097956"/>
    <w:rsid w:val="000A08C8"/>
    <w:rsid w:val="000A0ED0"/>
    <w:rsid w:val="000A0FCC"/>
    <w:rsid w:val="000A1078"/>
    <w:rsid w:val="000A2255"/>
    <w:rsid w:val="000A2618"/>
    <w:rsid w:val="000A2764"/>
    <w:rsid w:val="000A2E79"/>
    <w:rsid w:val="000A3041"/>
    <w:rsid w:val="000A31E9"/>
    <w:rsid w:val="000A338E"/>
    <w:rsid w:val="000A392C"/>
    <w:rsid w:val="000A3A36"/>
    <w:rsid w:val="000A3DB8"/>
    <w:rsid w:val="000A48CF"/>
    <w:rsid w:val="000A4DA0"/>
    <w:rsid w:val="000A5B87"/>
    <w:rsid w:val="000A5F2F"/>
    <w:rsid w:val="000A64BE"/>
    <w:rsid w:val="000A6583"/>
    <w:rsid w:val="000A6866"/>
    <w:rsid w:val="000A6E33"/>
    <w:rsid w:val="000A6EBB"/>
    <w:rsid w:val="000A6FC3"/>
    <w:rsid w:val="000A72C6"/>
    <w:rsid w:val="000A7398"/>
    <w:rsid w:val="000A7662"/>
    <w:rsid w:val="000A79AD"/>
    <w:rsid w:val="000A7BE1"/>
    <w:rsid w:val="000B03C0"/>
    <w:rsid w:val="000B0CE5"/>
    <w:rsid w:val="000B0D88"/>
    <w:rsid w:val="000B0E5E"/>
    <w:rsid w:val="000B130C"/>
    <w:rsid w:val="000B13E3"/>
    <w:rsid w:val="000B2C05"/>
    <w:rsid w:val="000B2FB5"/>
    <w:rsid w:val="000B3478"/>
    <w:rsid w:val="000B37E7"/>
    <w:rsid w:val="000B3A06"/>
    <w:rsid w:val="000B42E3"/>
    <w:rsid w:val="000B48C3"/>
    <w:rsid w:val="000B4F79"/>
    <w:rsid w:val="000B5231"/>
    <w:rsid w:val="000B5780"/>
    <w:rsid w:val="000B5DF6"/>
    <w:rsid w:val="000B68E7"/>
    <w:rsid w:val="000B69C4"/>
    <w:rsid w:val="000B6C79"/>
    <w:rsid w:val="000B74C0"/>
    <w:rsid w:val="000B77E1"/>
    <w:rsid w:val="000B7F23"/>
    <w:rsid w:val="000C050B"/>
    <w:rsid w:val="000C07DC"/>
    <w:rsid w:val="000C0971"/>
    <w:rsid w:val="000C0D74"/>
    <w:rsid w:val="000C0E1F"/>
    <w:rsid w:val="000C172A"/>
    <w:rsid w:val="000C1D50"/>
    <w:rsid w:val="000C230E"/>
    <w:rsid w:val="000C2549"/>
    <w:rsid w:val="000C2A76"/>
    <w:rsid w:val="000C2FD2"/>
    <w:rsid w:val="000C36F0"/>
    <w:rsid w:val="000C3F77"/>
    <w:rsid w:val="000C4082"/>
    <w:rsid w:val="000C447E"/>
    <w:rsid w:val="000C478E"/>
    <w:rsid w:val="000C489B"/>
    <w:rsid w:val="000C4AB2"/>
    <w:rsid w:val="000C4BD6"/>
    <w:rsid w:val="000C5042"/>
    <w:rsid w:val="000C56B4"/>
    <w:rsid w:val="000C5A09"/>
    <w:rsid w:val="000C605D"/>
    <w:rsid w:val="000C62EF"/>
    <w:rsid w:val="000C6963"/>
    <w:rsid w:val="000C7146"/>
    <w:rsid w:val="000C75E6"/>
    <w:rsid w:val="000C7CBB"/>
    <w:rsid w:val="000D03A9"/>
    <w:rsid w:val="000D110C"/>
    <w:rsid w:val="000D11DC"/>
    <w:rsid w:val="000D174D"/>
    <w:rsid w:val="000D1E01"/>
    <w:rsid w:val="000D2545"/>
    <w:rsid w:val="000D29C9"/>
    <w:rsid w:val="000D2AD8"/>
    <w:rsid w:val="000D2B2E"/>
    <w:rsid w:val="000D2F32"/>
    <w:rsid w:val="000D36BD"/>
    <w:rsid w:val="000D47EF"/>
    <w:rsid w:val="000D52B0"/>
    <w:rsid w:val="000D55C9"/>
    <w:rsid w:val="000D56C2"/>
    <w:rsid w:val="000D57C3"/>
    <w:rsid w:val="000D5F25"/>
    <w:rsid w:val="000D6108"/>
    <w:rsid w:val="000D6307"/>
    <w:rsid w:val="000D647F"/>
    <w:rsid w:val="000D69D8"/>
    <w:rsid w:val="000D7376"/>
    <w:rsid w:val="000D7D46"/>
    <w:rsid w:val="000E0B32"/>
    <w:rsid w:val="000E0FBA"/>
    <w:rsid w:val="000E147F"/>
    <w:rsid w:val="000E19D9"/>
    <w:rsid w:val="000E1BCF"/>
    <w:rsid w:val="000E1BE9"/>
    <w:rsid w:val="000E26D7"/>
    <w:rsid w:val="000E27EF"/>
    <w:rsid w:val="000E29B0"/>
    <w:rsid w:val="000E3FA6"/>
    <w:rsid w:val="000E4568"/>
    <w:rsid w:val="000E4A50"/>
    <w:rsid w:val="000E4DC5"/>
    <w:rsid w:val="000E5138"/>
    <w:rsid w:val="000E52F8"/>
    <w:rsid w:val="000E5717"/>
    <w:rsid w:val="000E5773"/>
    <w:rsid w:val="000E5B7A"/>
    <w:rsid w:val="000E5E5B"/>
    <w:rsid w:val="000E6244"/>
    <w:rsid w:val="000E6C02"/>
    <w:rsid w:val="000E7710"/>
    <w:rsid w:val="000E7AD6"/>
    <w:rsid w:val="000F0464"/>
    <w:rsid w:val="000F05C6"/>
    <w:rsid w:val="000F06DF"/>
    <w:rsid w:val="000F09C5"/>
    <w:rsid w:val="000F0B29"/>
    <w:rsid w:val="000F25C0"/>
    <w:rsid w:val="000F3182"/>
    <w:rsid w:val="000F3984"/>
    <w:rsid w:val="000F3A29"/>
    <w:rsid w:val="000F3B5F"/>
    <w:rsid w:val="000F461C"/>
    <w:rsid w:val="000F4F2E"/>
    <w:rsid w:val="000F55C5"/>
    <w:rsid w:val="000F6201"/>
    <w:rsid w:val="000F6718"/>
    <w:rsid w:val="000F68F2"/>
    <w:rsid w:val="000F6B26"/>
    <w:rsid w:val="000F6CF1"/>
    <w:rsid w:val="000F6E58"/>
    <w:rsid w:val="000F7063"/>
    <w:rsid w:val="000F7449"/>
    <w:rsid w:val="001002E4"/>
    <w:rsid w:val="001004BC"/>
    <w:rsid w:val="00100B55"/>
    <w:rsid w:val="00100DB0"/>
    <w:rsid w:val="00101BEF"/>
    <w:rsid w:val="00101CE0"/>
    <w:rsid w:val="001023D0"/>
    <w:rsid w:val="00102AF9"/>
    <w:rsid w:val="00102C21"/>
    <w:rsid w:val="00102DB6"/>
    <w:rsid w:val="0010301F"/>
    <w:rsid w:val="0010315A"/>
    <w:rsid w:val="0010332D"/>
    <w:rsid w:val="001035EC"/>
    <w:rsid w:val="00103C71"/>
    <w:rsid w:val="001043AB"/>
    <w:rsid w:val="001044FB"/>
    <w:rsid w:val="0010474F"/>
    <w:rsid w:val="00105060"/>
    <w:rsid w:val="00105A8C"/>
    <w:rsid w:val="00107187"/>
    <w:rsid w:val="00107268"/>
    <w:rsid w:val="00107275"/>
    <w:rsid w:val="00107540"/>
    <w:rsid w:val="00107788"/>
    <w:rsid w:val="00107AEA"/>
    <w:rsid w:val="00107C9E"/>
    <w:rsid w:val="00107E12"/>
    <w:rsid w:val="001100D5"/>
    <w:rsid w:val="00110344"/>
    <w:rsid w:val="00110AA8"/>
    <w:rsid w:val="0011229E"/>
    <w:rsid w:val="00112538"/>
    <w:rsid w:val="00112E47"/>
    <w:rsid w:val="0011310D"/>
    <w:rsid w:val="0011323B"/>
    <w:rsid w:val="001136D1"/>
    <w:rsid w:val="00113B68"/>
    <w:rsid w:val="001140BE"/>
    <w:rsid w:val="00114651"/>
    <w:rsid w:val="0011471C"/>
    <w:rsid w:val="0011502D"/>
    <w:rsid w:val="00115144"/>
    <w:rsid w:val="001153E8"/>
    <w:rsid w:val="00115D04"/>
    <w:rsid w:val="0011623A"/>
    <w:rsid w:val="001163C0"/>
    <w:rsid w:val="00116714"/>
    <w:rsid w:val="00116A29"/>
    <w:rsid w:val="00116FDB"/>
    <w:rsid w:val="001176C2"/>
    <w:rsid w:val="001178A3"/>
    <w:rsid w:val="00117C48"/>
    <w:rsid w:val="00117FC1"/>
    <w:rsid w:val="00120F01"/>
    <w:rsid w:val="00120FF0"/>
    <w:rsid w:val="00121102"/>
    <w:rsid w:val="001212C6"/>
    <w:rsid w:val="00123168"/>
    <w:rsid w:val="00123754"/>
    <w:rsid w:val="00123800"/>
    <w:rsid w:val="00123B1F"/>
    <w:rsid w:val="00123EDA"/>
    <w:rsid w:val="00124414"/>
    <w:rsid w:val="001246F6"/>
    <w:rsid w:val="00124833"/>
    <w:rsid w:val="00124904"/>
    <w:rsid w:val="00124C2A"/>
    <w:rsid w:val="00124EF3"/>
    <w:rsid w:val="00125618"/>
    <w:rsid w:val="00125E15"/>
    <w:rsid w:val="00126C95"/>
    <w:rsid w:val="0012780E"/>
    <w:rsid w:val="0012796E"/>
    <w:rsid w:val="00127AC2"/>
    <w:rsid w:val="00127CA8"/>
    <w:rsid w:val="001303EB"/>
    <w:rsid w:val="00131165"/>
    <w:rsid w:val="001316A5"/>
    <w:rsid w:val="00131B9A"/>
    <w:rsid w:val="00131FF9"/>
    <w:rsid w:val="001326F0"/>
    <w:rsid w:val="00132D53"/>
    <w:rsid w:val="00132DDD"/>
    <w:rsid w:val="0013304A"/>
    <w:rsid w:val="001333BE"/>
    <w:rsid w:val="0013370A"/>
    <w:rsid w:val="00135054"/>
    <w:rsid w:val="00135BB2"/>
    <w:rsid w:val="00136011"/>
    <w:rsid w:val="0013694E"/>
    <w:rsid w:val="00136CD9"/>
    <w:rsid w:val="001374B9"/>
    <w:rsid w:val="00137DCA"/>
    <w:rsid w:val="00140284"/>
    <w:rsid w:val="00140B8A"/>
    <w:rsid w:val="00141064"/>
    <w:rsid w:val="00141280"/>
    <w:rsid w:val="001418BF"/>
    <w:rsid w:val="00141BCD"/>
    <w:rsid w:val="0014207D"/>
    <w:rsid w:val="001434D4"/>
    <w:rsid w:val="00144095"/>
    <w:rsid w:val="001447BF"/>
    <w:rsid w:val="00144B0E"/>
    <w:rsid w:val="00144B99"/>
    <w:rsid w:val="00144FAE"/>
    <w:rsid w:val="001450D4"/>
    <w:rsid w:val="001456C3"/>
    <w:rsid w:val="00145BB7"/>
    <w:rsid w:val="001462D9"/>
    <w:rsid w:val="001469DD"/>
    <w:rsid w:val="00146E36"/>
    <w:rsid w:val="00147594"/>
    <w:rsid w:val="001475F7"/>
    <w:rsid w:val="001478D6"/>
    <w:rsid w:val="00147B4E"/>
    <w:rsid w:val="00150128"/>
    <w:rsid w:val="001501C7"/>
    <w:rsid w:val="00150225"/>
    <w:rsid w:val="00150384"/>
    <w:rsid w:val="0015052A"/>
    <w:rsid w:val="00150893"/>
    <w:rsid w:val="00150D92"/>
    <w:rsid w:val="0015108F"/>
    <w:rsid w:val="001512A2"/>
    <w:rsid w:val="0015134C"/>
    <w:rsid w:val="001513D9"/>
    <w:rsid w:val="0015203F"/>
    <w:rsid w:val="00152800"/>
    <w:rsid w:val="00152B49"/>
    <w:rsid w:val="00152B6F"/>
    <w:rsid w:val="001533A9"/>
    <w:rsid w:val="00153621"/>
    <w:rsid w:val="0015365D"/>
    <w:rsid w:val="00153706"/>
    <w:rsid w:val="0015398B"/>
    <w:rsid w:val="00153F51"/>
    <w:rsid w:val="0015424F"/>
    <w:rsid w:val="00154B2D"/>
    <w:rsid w:val="00154BFB"/>
    <w:rsid w:val="0015519C"/>
    <w:rsid w:val="00155288"/>
    <w:rsid w:val="001554B5"/>
    <w:rsid w:val="0015552B"/>
    <w:rsid w:val="00155EB7"/>
    <w:rsid w:val="001564D8"/>
    <w:rsid w:val="0015698D"/>
    <w:rsid w:val="00156A51"/>
    <w:rsid w:val="0015755D"/>
    <w:rsid w:val="00157715"/>
    <w:rsid w:val="00157987"/>
    <w:rsid w:val="00160185"/>
    <w:rsid w:val="001605FF"/>
    <w:rsid w:val="001606BB"/>
    <w:rsid w:val="00161661"/>
    <w:rsid w:val="00161D24"/>
    <w:rsid w:val="00161D3A"/>
    <w:rsid w:val="001629D6"/>
    <w:rsid w:val="00162CF5"/>
    <w:rsid w:val="00162D67"/>
    <w:rsid w:val="00163007"/>
    <w:rsid w:val="00163369"/>
    <w:rsid w:val="001639D3"/>
    <w:rsid w:val="00163A1C"/>
    <w:rsid w:val="00163C0A"/>
    <w:rsid w:val="00164627"/>
    <w:rsid w:val="00164731"/>
    <w:rsid w:val="00164A3B"/>
    <w:rsid w:val="00164F62"/>
    <w:rsid w:val="0016506B"/>
    <w:rsid w:val="0016578A"/>
    <w:rsid w:val="00165A12"/>
    <w:rsid w:val="00165AAC"/>
    <w:rsid w:val="00165BFC"/>
    <w:rsid w:val="001663A9"/>
    <w:rsid w:val="00166565"/>
    <w:rsid w:val="0016687F"/>
    <w:rsid w:val="001669BA"/>
    <w:rsid w:val="00166BAE"/>
    <w:rsid w:val="00166C02"/>
    <w:rsid w:val="00166F16"/>
    <w:rsid w:val="00167207"/>
    <w:rsid w:val="00167A8F"/>
    <w:rsid w:val="00167EC1"/>
    <w:rsid w:val="00170BA2"/>
    <w:rsid w:val="00170DB3"/>
    <w:rsid w:val="00170FCA"/>
    <w:rsid w:val="00170FDB"/>
    <w:rsid w:val="00171002"/>
    <w:rsid w:val="0017121B"/>
    <w:rsid w:val="0017153D"/>
    <w:rsid w:val="00172315"/>
    <w:rsid w:val="001724AF"/>
    <w:rsid w:val="00172F54"/>
    <w:rsid w:val="0017413E"/>
    <w:rsid w:val="00174187"/>
    <w:rsid w:val="0017420F"/>
    <w:rsid w:val="00174901"/>
    <w:rsid w:val="00174C04"/>
    <w:rsid w:val="0017515B"/>
    <w:rsid w:val="00175E1E"/>
    <w:rsid w:val="00176AEC"/>
    <w:rsid w:val="001775E9"/>
    <w:rsid w:val="00177B37"/>
    <w:rsid w:val="00177B9E"/>
    <w:rsid w:val="00180610"/>
    <w:rsid w:val="00180996"/>
    <w:rsid w:val="00180D7E"/>
    <w:rsid w:val="00180D86"/>
    <w:rsid w:val="00180EF3"/>
    <w:rsid w:val="0018169C"/>
    <w:rsid w:val="00181A34"/>
    <w:rsid w:val="00181A73"/>
    <w:rsid w:val="00181EA3"/>
    <w:rsid w:val="00182258"/>
    <w:rsid w:val="00182F14"/>
    <w:rsid w:val="00182F44"/>
    <w:rsid w:val="00182F7C"/>
    <w:rsid w:val="0018356A"/>
    <w:rsid w:val="001838D3"/>
    <w:rsid w:val="00183F24"/>
    <w:rsid w:val="00184145"/>
    <w:rsid w:val="0018419A"/>
    <w:rsid w:val="00184479"/>
    <w:rsid w:val="00184A77"/>
    <w:rsid w:val="001852FE"/>
    <w:rsid w:val="001862B6"/>
    <w:rsid w:val="00187E64"/>
    <w:rsid w:val="00190035"/>
    <w:rsid w:val="001902C8"/>
    <w:rsid w:val="00190527"/>
    <w:rsid w:val="00190A1F"/>
    <w:rsid w:val="00190C87"/>
    <w:rsid w:val="001917CA"/>
    <w:rsid w:val="001919BC"/>
    <w:rsid w:val="00191A49"/>
    <w:rsid w:val="00192AE7"/>
    <w:rsid w:val="00192E9A"/>
    <w:rsid w:val="00192FF9"/>
    <w:rsid w:val="0019348A"/>
    <w:rsid w:val="001938CF"/>
    <w:rsid w:val="001940B4"/>
    <w:rsid w:val="0019433A"/>
    <w:rsid w:val="00194F03"/>
    <w:rsid w:val="0019591C"/>
    <w:rsid w:val="0019608D"/>
    <w:rsid w:val="001968C9"/>
    <w:rsid w:val="00196908"/>
    <w:rsid w:val="001974A8"/>
    <w:rsid w:val="001978A0"/>
    <w:rsid w:val="001979D9"/>
    <w:rsid w:val="00197C45"/>
    <w:rsid w:val="001A02CA"/>
    <w:rsid w:val="001A0B5D"/>
    <w:rsid w:val="001A0CC8"/>
    <w:rsid w:val="001A1414"/>
    <w:rsid w:val="001A1AC8"/>
    <w:rsid w:val="001A1F9C"/>
    <w:rsid w:val="001A26BD"/>
    <w:rsid w:val="001A27AD"/>
    <w:rsid w:val="001A301D"/>
    <w:rsid w:val="001A30DB"/>
    <w:rsid w:val="001A4102"/>
    <w:rsid w:val="001A57CB"/>
    <w:rsid w:val="001A5B37"/>
    <w:rsid w:val="001A6A2E"/>
    <w:rsid w:val="001A6B27"/>
    <w:rsid w:val="001A6F3E"/>
    <w:rsid w:val="001A6F9C"/>
    <w:rsid w:val="001A6FB3"/>
    <w:rsid w:val="001A7375"/>
    <w:rsid w:val="001A7E87"/>
    <w:rsid w:val="001B0430"/>
    <w:rsid w:val="001B04D6"/>
    <w:rsid w:val="001B0913"/>
    <w:rsid w:val="001B0CFD"/>
    <w:rsid w:val="001B106B"/>
    <w:rsid w:val="001B11AB"/>
    <w:rsid w:val="001B12B0"/>
    <w:rsid w:val="001B1A94"/>
    <w:rsid w:val="001B1ACE"/>
    <w:rsid w:val="001B2222"/>
    <w:rsid w:val="001B28C0"/>
    <w:rsid w:val="001B3327"/>
    <w:rsid w:val="001B36E4"/>
    <w:rsid w:val="001B3F64"/>
    <w:rsid w:val="001B4993"/>
    <w:rsid w:val="001B49A2"/>
    <w:rsid w:val="001B4B9C"/>
    <w:rsid w:val="001B544E"/>
    <w:rsid w:val="001B5C14"/>
    <w:rsid w:val="001B6786"/>
    <w:rsid w:val="001B7120"/>
    <w:rsid w:val="001B7163"/>
    <w:rsid w:val="001B71E0"/>
    <w:rsid w:val="001B72FF"/>
    <w:rsid w:val="001B7DD2"/>
    <w:rsid w:val="001B7FC2"/>
    <w:rsid w:val="001B7FC5"/>
    <w:rsid w:val="001C025C"/>
    <w:rsid w:val="001C0798"/>
    <w:rsid w:val="001C07B3"/>
    <w:rsid w:val="001C1D72"/>
    <w:rsid w:val="001C2A40"/>
    <w:rsid w:val="001C3571"/>
    <w:rsid w:val="001C3D20"/>
    <w:rsid w:val="001C4396"/>
    <w:rsid w:val="001C4C8E"/>
    <w:rsid w:val="001C5A27"/>
    <w:rsid w:val="001C5A52"/>
    <w:rsid w:val="001C5C11"/>
    <w:rsid w:val="001C5D65"/>
    <w:rsid w:val="001C613F"/>
    <w:rsid w:val="001C72A4"/>
    <w:rsid w:val="001C7639"/>
    <w:rsid w:val="001C775F"/>
    <w:rsid w:val="001C7A6A"/>
    <w:rsid w:val="001D0219"/>
    <w:rsid w:val="001D03BE"/>
    <w:rsid w:val="001D042C"/>
    <w:rsid w:val="001D08A5"/>
    <w:rsid w:val="001D0F67"/>
    <w:rsid w:val="001D1A1E"/>
    <w:rsid w:val="001D1C92"/>
    <w:rsid w:val="001D1E47"/>
    <w:rsid w:val="001D291A"/>
    <w:rsid w:val="001D2F23"/>
    <w:rsid w:val="001D3139"/>
    <w:rsid w:val="001D444F"/>
    <w:rsid w:val="001D4879"/>
    <w:rsid w:val="001D496B"/>
    <w:rsid w:val="001D5523"/>
    <w:rsid w:val="001D5F17"/>
    <w:rsid w:val="001D62B4"/>
    <w:rsid w:val="001D6A99"/>
    <w:rsid w:val="001D6B38"/>
    <w:rsid w:val="001D735C"/>
    <w:rsid w:val="001D760F"/>
    <w:rsid w:val="001D7735"/>
    <w:rsid w:val="001D7DB3"/>
    <w:rsid w:val="001D7E7C"/>
    <w:rsid w:val="001D7FD4"/>
    <w:rsid w:val="001E0DF6"/>
    <w:rsid w:val="001E1525"/>
    <w:rsid w:val="001E1A29"/>
    <w:rsid w:val="001E1D65"/>
    <w:rsid w:val="001E213C"/>
    <w:rsid w:val="001E2AA4"/>
    <w:rsid w:val="001E2E76"/>
    <w:rsid w:val="001E30DC"/>
    <w:rsid w:val="001E38F0"/>
    <w:rsid w:val="001E3E64"/>
    <w:rsid w:val="001E4858"/>
    <w:rsid w:val="001E49C9"/>
    <w:rsid w:val="001E55B6"/>
    <w:rsid w:val="001E5994"/>
    <w:rsid w:val="001E5DA3"/>
    <w:rsid w:val="001E60D6"/>
    <w:rsid w:val="001E6489"/>
    <w:rsid w:val="001E6F36"/>
    <w:rsid w:val="001E6FC8"/>
    <w:rsid w:val="001E7EDD"/>
    <w:rsid w:val="001F0702"/>
    <w:rsid w:val="001F09C9"/>
    <w:rsid w:val="001F0EC7"/>
    <w:rsid w:val="001F21B8"/>
    <w:rsid w:val="001F220C"/>
    <w:rsid w:val="001F2238"/>
    <w:rsid w:val="001F25D9"/>
    <w:rsid w:val="001F2ABA"/>
    <w:rsid w:val="001F3060"/>
    <w:rsid w:val="001F30DD"/>
    <w:rsid w:val="001F3404"/>
    <w:rsid w:val="001F3502"/>
    <w:rsid w:val="001F39D2"/>
    <w:rsid w:val="001F407C"/>
    <w:rsid w:val="001F4166"/>
    <w:rsid w:val="001F4557"/>
    <w:rsid w:val="001F460D"/>
    <w:rsid w:val="001F471A"/>
    <w:rsid w:val="001F4D29"/>
    <w:rsid w:val="001F4F2A"/>
    <w:rsid w:val="001F512B"/>
    <w:rsid w:val="001F5352"/>
    <w:rsid w:val="001F5A30"/>
    <w:rsid w:val="001F5D1C"/>
    <w:rsid w:val="001F5E61"/>
    <w:rsid w:val="001F6C31"/>
    <w:rsid w:val="001F74A1"/>
    <w:rsid w:val="001F7A9C"/>
    <w:rsid w:val="001F7F38"/>
    <w:rsid w:val="00200FF1"/>
    <w:rsid w:val="0020134F"/>
    <w:rsid w:val="00201371"/>
    <w:rsid w:val="00201549"/>
    <w:rsid w:val="00201D71"/>
    <w:rsid w:val="00202093"/>
    <w:rsid w:val="002030BF"/>
    <w:rsid w:val="002030E1"/>
    <w:rsid w:val="0020365B"/>
    <w:rsid w:val="00203D55"/>
    <w:rsid w:val="0020437F"/>
    <w:rsid w:val="0020481B"/>
    <w:rsid w:val="00204979"/>
    <w:rsid w:val="00204A03"/>
    <w:rsid w:val="00204A84"/>
    <w:rsid w:val="00204B08"/>
    <w:rsid w:val="002052FC"/>
    <w:rsid w:val="002060BA"/>
    <w:rsid w:val="00206477"/>
    <w:rsid w:val="00206554"/>
    <w:rsid w:val="002065A8"/>
    <w:rsid w:val="0020686C"/>
    <w:rsid w:val="00207D68"/>
    <w:rsid w:val="00210094"/>
    <w:rsid w:val="002103A2"/>
    <w:rsid w:val="00210822"/>
    <w:rsid w:val="00210B95"/>
    <w:rsid w:val="00210F42"/>
    <w:rsid w:val="00211108"/>
    <w:rsid w:val="0021151C"/>
    <w:rsid w:val="00211960"/>
    <w:rsid w:val="00211BED"/>
    <w:rsid w:val="00211C2F"/>
    <w:rsid w:val="0021218C"/>
    <w:rsid w:val="00212304"/>
    <w:rsid w:val="00212321"/>
    <w:rsid w:val="00212475"/>
    <w:rsid w:val="00213866"/>
    <w:rsid w:val="00213AB8"/>
    <w:rsid w:val="00213AE8"/>
    <w:rsid w:val="002141A3"/>
    <w:rsid w:val="00214734"/>
    <w:rsid w:val="00215247"/>
    <w:rsid w:val="002161EA"/>
    <w:rsid w:val="0021648D"/>
    <w:rsid w:val="002168B8"/>
    <w:rsid w:val="00216B91"/>
    <w:rsid w:val="00216BFF"/>
    <w:rsid w:val="00216F3E"/>
    <w:rsid w:val="0021720E"/>
    <w:rsid w:val="0021731A"/>
    <w:rsid w:val="002175E8"/>
    <w:rsid w:val="00217D5B"/>
    <w:rsid w:val="002201CC"/>
    <w:rsid w:val="00220B6A"/>
    <w:rsid w:val="00221161"/>
    <w:rsid w:val="0022186E"/>
    <w:rsid w:val="00221B0A"/>
    <w:rsid w:val="002221C2"/>
    <w:rsid w:val="0022243D"/>
    <w:rsid w:val="00222670"/>
    <w:rsid w:val="00222917"/>
    <w:rsid w:val="00222C28"/>
    <w:rsid w:val="002233D5"/>
    <w:rsid w:val="00223B4D"/>
    <w:rsid w:val="002240B2"/>
    <w:rsid w:val="0022417D"/>
    <w:rsid w:val="0022436B"/>
    <w:rsid w:val="002245D6"/>
    <w:rsid w:val="00224830"/>
    <w:rsid w:val="00224AF8"/>
    <w:rsid w:val="0022517F"/>
    <w:rsid w:val="00225A6C"/>
    <w:rsid w:val="00226174"/>
    <w:rsid w:val="0022699E"/>
    <w:rsid w:val="00226A83"/>
    <w:rsid w:val="0022793C"/>
    <w:rsid w:val="00230CDC"/>
    <w:rsid w:val="0023157C"/>
    <w:rsid w:val="00231E8D"/>
    <w:rsid w:val="00232096"/>
    <w:rsid w:val="00232920"/>
    <w:rsid w:val="00232D64"/>
    <w:rsid w:val="00232DBF"/>
    <w:rsid w:val="00233AEB"/>
    <w:rsid w:val="00233D8C"/>
    <w:rsid w:val="00233F6E"/>
    <w:rsid w:val="002346A6"/>
    <w:rsid w:val="00234E60"/>
    <w:rsid w:val="00235AEC"/>
    <w:rsid w:val="00235F9E"/>
    <w:rsid w:val="0023628A"/>
    <w:rsid w:val="00237105"/>
    <w:rsid w:val="00237C65"/>
    <w:rsid w:val="002401DF"/>
    <w:rsid w:val="00241228"/>
    <w:rsid w:val="0024140B"/>
    <w:rsid w:val="002414E5"/>
    <w:rsid w:val="002415CF"/>
    <w:rsid w:val="002415D1"/>
    <w:rsid w:val="002418DE"/>
    <w:rsid w:val="00241CB0"/>
    <w:rsid w:val="00241ED2"/>
    <w:rsid w:val="002429B9"/>
    <w:rsid w:val="00242CBF"/>
    <w:rsid w:val="002433DE"/>
    <w:rsid w:val="002435E6"/>
    <w:rsid w:val="00245E38"/>
    <w:rsid w:val="00246391"/>
    <w:rsid w:val="002469F2"/>
    <w:rsid w:val="00246FC3"/>
    <w:rsid w:val="00247015"/>
    <w:rsid w:val="00247244"/>
    <w:rsid w:val="0024736A"/>
    <w:rsid w:val="002473E6"/>
    <w:rsid w:val="00247860"/>
    <w:rsid w:val="002504A9"/>
    <w:rsid w:val="002504DF"/>
    <w:rsid w:val="00250A45"/>
    <w:rsid w:val="002516F5"/>
    <w:rsid w:val="00251762"/>
    <w:rsid w:val="00251CD8"/>
    <w:rsid w:val="002521A8"/>
    <w:rsid w:val="00252DEF"/>
    <w:rsid w:val="0025304A"/>
    <w:rsid w:val="0025371D"/>
    <w:rsid w:val="00253777"/>
    <w:rsid w:val="002537ED"/>
    <w:rsid w:val="00253BD5"/>
    <w:rsid w:val="0025402E"/>
    <w:rsid w:val="00255780"/>
    <w:rsid w:val="00255A20"/>
    <w:rsid w:val="00255BCC"/>
    <w:rsid w:val="00255F18"/>
    <w:rsid w:val="00256446"/>
    <w:rsid w:val="00256606"/>
    <w:rsid w:val="00256F75"/>
    <w:rsid w:val="002575D4"/>
    <w:rsid w:val="002579AA"/>
    <w:rsid w:val="00257D41"/>
    <w:rsid w:val="00257E36"/>
    <w:rsid w:val="00260726"/>
    <w:rsid w:val="00261428"/>
    <w:rsid w:val="00261FF0"/>
    <w:rsid w:val="0026251D"/>
    <w:rsid w:val="00263766"/>
    <w:rsid w:val="002637AA"/>
    <w:rsid w:val="00263845"/>
    <w:rsid w:val="00263CA9"/>
    <w:rsid w:val="00263CFB"/>
    <w:rsid w:val="0026443B"/>
    <w:rsid w:val="0026452C"/>
    <w:rsid w:val="00265493"/>
    <w:rsid w:val="00265809"/>
    <w:rsid w:val="00265BE4"/>
    <w:rsid w:val="00270203"/>
    <w:rsid w:val="0027075C"/>
    <w:rsid w:val="002709B3"/>
    <w:rsid w:val="00270A44"/>
    <w:rsid w:val="00270EA7"/>
    <w:rsid w:val="0027146C"/>
    <w:rsid w:val="00271E74"/>
    <w:rsid w:val="00271EB2"/>
    <w:rsid w:val="002725FD"/>
    <w:rsid w:val="0027265E"/>
    <w:rsid w:val="00273221"/>
    <w:rsid w:val="00273306"/>
    <w:rsid w:val="0027361A"/>
    <w:rsid w:val="00273BDC"/>
    <w:rsid w:val="00273F06"/>
    <w:rsid w:val="00273F3C"/>
    <w:rsid w:val="002747A0"/>
    <w:rsid w:val="00274CBF"/>
    <w:rsid w:val="00274EF7"/>
    <w:rsid w:val="00275281"/>
    <w:rsid w:val="00276C6C"/>
    <w:rsid w:val="00277444"/>
    <w:rsid w:val="0027762F"/>
    <w:rsid w:val="0027797F"/>
    <w:rsid w:val="00277E57"/>
    <w:rsid w:val="0028011C"/>
    <w:rsid w:val="002805CD"/>
    <w:rsid w:val="00280C90"/>
    <w:rsid w:val="00281EAE"/>
    <w:rsid w:val="00281F21"/>
    <w:rsid w:val="00282D37"/>
    <w:rsid w:val="00282F87"/>
    <w:rsid w:val="00282FAE"/>
    <w:rsid w:val="0028370B"/>
    <w:rsid w:val="00283827"/>
    <w:rsid w:val="00283CD8"/>
    <w:rsid w:val="002840F0"/>
    <w:rsid w:val="00284923"/>
    <w:rsid w:val="00284AE0"/>
    <w:rsid w:val="00284B0B"/>
    <w:rsid w:val="00284EB1"/>
    <w:rsid w:val="002864C9"/>
    <w:rsid w:val="002868BA"/>
    <w:rsid w:val="00286B5A"/>
    <w:rsid w:val="00286D47"/>
    <w:rsid w:val="00286D7E"/>
    <w:rsid w:val="00286DEE"/>
    <w:rsid w:val="0028706A"/>
    <w:rsid w:val="002871E4"/>
    <w:rsid w:val="0028792D"/>
    <w:rsid w:val="00287A3F"/>
    <w:rsid w:val="00287B28"/>
    <w:rsid w:val="00287FAE"/>
    <w:rsid w:val="00290043"/>
    <w:rsid w:val="0029048B"/>
    <w:rsid w:val="00290591"/>
    <w:rsid w:val="00290D73"/>
    <w:rsid w:val="00290D88"/>
    <w:rsid w:val="00290EF4"/>
    <w:rsid w:val="00291392"/>
    <w:rsid w:val="00291515"/>
    <w:rsid w:val="0029170D"/>
    <w:rsid w:val="00291DED"/>
    <w:rsid w:val="00291E52"/>
    <w:rsid w:val="002920A4"/>
    <w:rsid w:val="00292E06"/>
    <w:rsid w:val="0029529C"/>
    <w:rsid w:val="002956F2"/>
    <w:rsid w:val="00295A41"/>
    <w:rsid w:val="00295D6A"/>
    <w:rsid w:val="00295DA9"/>
    <w:rsid w:val="002979F6"/>
    <w:rsid w:val="002A01E2"/>
    <w:rsid w:val="002A0442"/>
    <w:rsid w:val="002A0800"/>
    <w:rsid w:val="002A0924"/>
    <w:rsid w:val="002A119D"/>
    <w:rsid w:val="002A17EE"/>
    <w:rsid w:val="002A1CD6"/>
    <w:rsid w:val="002A2154"/>
    <w:rsid w:val="002A2157"/>
    <w:rsid w:val="002A2CAE"/>
    <w:rsid w:val="002A2F0C"/>
    <w:rsid w:val="002A3111"/>
    <w:rsid w:val="002A4364"/>
    <w:rsid w:val="002A4635"/>
    <w:rsid w:val="002A4B54"/>
    <w:rsid w:val="002A4EBE"/>
    <w:rsid w:val="002A57EE"/>
    <w:rsid w:val="002A5BAD"/>
    <w:rsid w:val="002A5EE4"/>
    <w:rsid w:val="002A6644"/>
    <w:rsid w:val="002A6723"/>
    <w:rsid w:val="002A6839"/>
    <w:rsid w:val="002A710C"/>
    <w:rsid w:val="002A743E"/>
    <w:rsid w:val="002A792E"/>
    <w:rsid w:val="002A7CE8"/>
    <w:rsid w:val="002A7F96"/>
    <w:rsid w:val="002A7FD7"/>
    <w:rsid w:val="002B01AD"/>
    <w:rsid w:val="002B0C82"/>
    <w:rsid w:val="002B1270"/>
    <w:rsid w:val="002B16FE"/>
    <w:rsid w:val="002B191D"/>
    <w:rsid w:val="002B2625"/>
    <w:rsid w:val="002B29BB"/>
    <w:rsid w:val="002B2AEA"/>
    <w:rsid w:val="002B2B3B"/>
    <w:rsid w:val="002B39BC"/>
    <w:rsid w:val="002B3B19"/>
    <w:rsid w:val="002B3DC6"/>
    <w:rsid w:val="002B4986"/>
    <w:rsid w:val="002B5514"/>
    <w:rsid w:val="002B5776"/>
    <w:rsid w:val="002B5BE5"/>
    <w:rsid w:val="002B7001"/>
    <w:rsid w:val="002B748B"/>
    <w:rsid w:val="002B7742"/>
    <w:rsid w:val="002C0140"/>
    <w:rsid w:val="002C0266"/>
    <w:rsid w:val="002C0773"/>
    <w:rsid w:val="002C1EDD"/>
    <w:rsid w:val="002C1F2D"/>
    <w:rsid w:val="002C223D"/>
    <w:rsid w:val="002C22C8"/>
    <w:rsid w:val="002C22F4"/>
    <w:rsid w:val="002C272D"/>
    <w:rsid w:val="002C2DC5"/>
    <w:rsid w:val="002C2DDA"/>
    <w:rsid w:val="002C30D4"/>
    <w:rsid w:val="002C3DFB"/>
    <w:rsid w:val="002C417C"/>
    <w:rsid w:val="002C461C"/>
    <w:rsid w:val="002C4763"/>
    <w:rsid w:val="002C4B44"/>
    <w:rsid w:val="002C4B8B"/>
    <w:rsid w:val="002C4F00"/>
    <w:rsid w:val="002C5367"/>
    <w:rsid w:val="002C56AB"/>
    <w:rsid w:val="002C6332"/>
    <w:rsid w:val="002C69F8"/>
    <w:rsid w:val="002C6D04"/>
    <w:rsid w:val="002C704B"/>
    <w:rsid w:val="002C78EE"/>
    <w:rsid w:val="002C7DE7"/>
    <w:rsid w:val="002D0FFE"/>
    <w:rsid w:val="002D19F2"/>
    <w:rsid w:val="002D1E48"/>
    <w:rsid w:val="002D1F54"/>
    <w:rsid w:val="002D1FD5"/>
    <w:rsid w:val="002D2108"/>
    <w:rsid w:val="002D25B7"/>
    <w:rsid w:val="002D28FD"/>
    <w:rsid w:val="002D48AD"/>
    <w:rsid w:val="002D48EB"/>
    <w:rsid w:val="002D4BF6"/>
    <w:rsid w:val="002D53D9"/>
    <w:rsid w:val="002D56D0"/>
    <w:rsid w:val="002D6679"/>
    <w:rsid w:val="002D69E8"/>
    <w:rsid w:val="002D724C"/>
    <w:rsid w:val="002E0327"/>
    <w:rsid w:val="002E03F7"/>
    <w:rsid w:val="002E05AA"/>
    <w:rsid w:val="002E1501"/>
    <w:rsid w:val="002E15A9"/>
    <w:rsid w:val="002E1AF2"/>
    <w:rsid w:val="002E2BEA"/>
    <w:rsid w:val="002E2C44"/>
    <w:rsid w:val="002E2CD9"/>
    <w:rsid w:val="002E2DFC"/>
    <w:rsid w:val="002E313A"/>
    <w:rsid w:val="002E3339"/>
    <w:rsid w:val="002E4273"/>
    <w:rsid w:val="002E42BD"/>
    <w:rsid w:val="002E4656"/>
    <w:rsid w:val="002E47AF"/>
    <w:rsid w:val="002E493C"/>
    <w:rsid w:val="002E53D3"/>
    <w:rsid w:val="002E57CF"/>
    <w:rsid w:val="002E682B"/>
    <w:rsid w:val="002E71D1"/>
    <w:rsid w:val="002E76E6"/>
    <w:rsid w:val="002E7854"/>
    <w:rsid w:val="002E7A68"/>
    <w:rsid w:val="002F0138"/>
    <w:rsid w:val="002F0257"/>
    <w:rsid w:val="002F036D"/>
    <w:rsid w:val="002F07A1"/>
    <w:rsid w:val="002F0CE5"/>
    <w:rsid w:val="002F1521"/>
    <w:rsid w:val="002F171C"/>
    <w:rsid w:val="002F1780"/>
    <w:rsid w:val="002F1D6C"/>
    <w:rsid w:val="002F1F89"/>
    <w:rsid w:val="002F23BC"/>
    <w:rsid w:val="002F2585"/>
    <w:rsid w:val="002F393A"/>
    <w:rsid w:val="002F3D89"/>
    <w:rsid w:val="002F4282"/>
    <w:rsid w:val="002F44C7"/>
    <w:rsid w:val="002F49FD"/>
    <w:rsid w:val="002F4A65"/>
    <w:rsid w:val="002F4BFF"/>
    <w:rsid w:val="002F4D66"/>
    <w:rsid w:val="002F5139"/>
    <w:rsid w:val="002F539D"/>
    <w:rsid w:val="002F5F6E"/>
    <w:rsid w:val="002F63D7"/>
    <w:rsid w:val="002F651A"/>
    <w:rsid w:val="002F7162"/>
    <w:rsid w:val="002F7709"/>
    <w:rsid w:val="002F770C"/>
    <w:rsid w:val="002F7A4F"/>
    <w:rsid w:val="003000E1"/>
    <w:rsid w:val="0030028F"/>
    <w:rsid w:val="003004A9"/>
    <w:rsid w:val="00300B81"/>
    <w:rsid w:val="0030128A"/>
    <w:rsid w:val="003013BF"/>
    <w:rsid w:val="0030215C"/>
    <w:rsid w:val="00302287"/>
    <w:rsid w:val="00302503"/>
    <w:rsid w:val="00302751"/>
    <w:rsid w:val="00302929"/>
    <w:rsid w:val="00302A3C"/>
    <w:rsid w:val="00302A4E"/>
    <w:rsid w:val="00302E63"/>
    <w:rsid w:val="0030306D"/>
    <w:rsid w:val="00303599"/>
    <w:rsid w:val="003037DF"/>
    <w:rsid w:val="00303F97"/>
    <w:rsid w:val="00304150"/>
    <w:rsid w:val="003041D8"/>
    <w:rsid w:val="0030467E"/>
    <w:rsid w:val="00304AC8"/>
    <w:rsid w:val="00304B6C"/>
    <w:rsid w:val="003054B2"/>
    <w:rsid w:val="00305AFA"/>
    <w:rsid w:val="00305ED1"/>
    <w:rsid w:val="00306A18"/>
    <w:rsid w:val="00306D6B"/>
    <w:rsid w:val="00307234"/>
    <w:rsid w:val="00307378"/>
    <w:rsid w:val="0030744B"/>
    <w:rsid w:val="00307458"/>
    <w:rsid w:val="00307B8F"/>
    <w:rsid w:val="00307C27"/>
    <w:rsid w:val="00307FED"/>
    <w:rsid w:val="00310402"/>
    <w:rsid w:val="003104C8"/>
    <w:rsid w:val="00310B1D"/>
    <w:rsid w:val="003110FF"/>
    <w:rsid w:val="0031188C"/>
    <w:rsid w:val="003118D5"/>
    <w:rsid w:val="003119D0"/>
    <w:rsid w:val="00311ACB"/>
    <w:rsid w:val="00311BFD"/>
    <w:rsid w:val="0031210A"/>
    <w:rsid w:val="003133E6"/>
    <w:rsid w:val="003137AD"/>
    <w:rsid w:val="00314972"/>
    <w:rsid w:val="00314DBD"/>
    <w:rsid w:val="00314E5E"/>
    <w:rsid w:val="0031504D"/>
    <w:rsid w:val="00315548"/>
    <w:rsid w:val="003155EE"/>
    <w:rsid w:val="0031577E"/>
    <w:rsid w:val="003157A6"/>
    <w:rsid w:val="003158D2"/>
    <w:rsid w:val="003158E4"/>
    <w:rsid w:val="00316B32"/>
    <w:rsid w:val="00316E72"/>
    <w:rsid w:val="003172CF"/>
    <w:rsid w:val="003177B3"/>
    <w:rsid w:val="003207BD"/>
    <w:rsid w:val="0032135B"/>
    <w:rsid w:val="0032178C"/>
    <w:rsid w:val="00321E5C"/>
    <w:rsid w:val="00322DF2"/>
    <w:rsid w:val="00323460"/>
    <w:rsid w:val="0032397B"/>
    <w:rsid w:val="00323AC1"/>
    <w:rsid w:val="00323C0F"/>
    <w:rsid w:val="00323F25"/>
    <w:rsid w:val="0032591D"/>
    <w:rsid w:val="00325A25"/>
    <w:rsid w:val="00325B2D"/>
    <w:rsid w:val="00326B3F"/>
    <w:rsid w:val="0032725C"/>
    <w:rsid w:val="00327973"/>
    <w:rsid w:val="00327AC4"/>
    <w:rsid w:val="00327BFB"/>
    <w:rsid w:val="00330093"/>
    <w:rsid w:val="0033026E"/>
    <w:rsid w:val="0033048D"/>
    <w:rsid w:val="00331A3F"/>
    <w:rsid w:val="00331A89"/>
    <w:rsid w:val="00331D41"/>
    <w:rsid w:val="003322BD"/>
    <w:rsid w:val="0033253B"/>
    <w:rsid w:val="00332C5C"/>
    <w:rsid w:val="00332DBD"/>
    <w:rsid w:val="00333128"/>
    <w:rsid w:val="00333133"/>
    <w:rsid w:val="0033413B"/>
    <w:rsid w:val="00334ACD"/>
    <w:rsid w:val="00334B06"/>
    <w:rsid w:val="00335A61"/>
    <w:rsid w:val="00336049"/>
    <w:rsid w:val="0033605E"/>
    <w:rsid w:val="00336277"/>
    <w:rsid w:val="00336DB6"/>
    <w:rsid w:val="00336F90"/>
    <w:rsid w:val="003376AD"/>
    <w:rsid w:val="00337AAD"/>
    <w:rsid w:val="00337C00"/>
    <w:rsid w:val="00337C29"/>
    <w:rsid w:val="00337FD1"/>
    <w:rsid w:val="0034015D"/>
    <w:rsid w:val="0034031A"/>
    <w:rsid w:val="00340674"/>
    <w:rsid w:val="00340714"/>
    <w:rsid w:val="00340FE4"/>
    <w:rsid w:val="003410C7"/>
    <w:rsid w:val="00341424"/>
    <w:rsid w:val="003415D3"/>
    <w:rsid w:val="00341BCD"/>
    <w:rsid w:val="00341F25"/>
    <w:rsid w:val="00341F53"/>
    <w:rsid w:val="0034215F"/>
    <w:rsid w:val="00342310"/>
    <w:rsid w:val="00342C4C"/>
    <w:rsid w:val="00343003"/>
    <w:rsid w:val="003432B0"/>
    <w:rsid w:val="003434A8"/>
    <w:rsid w:val="003437F6"/>
    <w:rsid w:val="00344170"/>
    <w:rsid w:val="00344CEF"/>
    <w:rsid w:val="00344FCA"/>
    <w:rsid w:val="003457C5"/>
    <w:rsid w:val="00345C2B"/>
    <w:rsid w:val="00345CC0"/>
    <w:rsid w:val="00345F60"/>
    <w:rsid w:val="003466B1"/>
    <w:rsid w:val="00347170"/>
    <w:rsid w:val="00347309"/>
    <w:rsid w:val="00347C22"/>
    <w:rsid w:val="00347F39"/>
    <w:rsid w:val="00350339"/>
    <w:rsid w:val="00350DB5"/>
    <w:rsid w:val="003513F5"/>
    <w:rsid w:val="00351557"/>
    <w:rsid w:val="00352055"/>
    <w:rsid w:val="00352611"/>
    <w:rsid w:val="003526D5"/>
    <w:rsid w:val="003538C4"/>
    <w:rsid w:val="00353AE0"/>
    <w:rsid w:val="00353FD5"/>
    <w:rsid w:val="00353FEE"/>
    <w:rsid w:val="003544B8"/>
    <w:rsid w:val="00355C55"/>
    <w:rsid w:val="00356738"/>
    <w:rsid w:val="00356837"/>
    <w:rsid w:val="00356C83"/>
    <w:rsid w:val="00357369"/>
    <w:rsid w:val="00357849"/>
    <w:rsid w:val="0036044D"/>
    <w:rsid w:val="00360DA7"/>
    <w:rsid w:val="003610D8"/>
    <w:rsid w:val="003612A2"/>
    <w:rsid w:val="00361F20"/>
    <w:rsid w:val="003621FB"/>
    <w:rsid w:val="00362507"/>
    <w:rsid w:val="00362A04"/>
    <w:rsid w:val="00362E98"/>
    <w:rsid w:val="00362F0A"/>
    <w:rsid w:val="003637D1"/>
    <w:rsid w:val="00363B9C"/>
    <w:rsid w:val="00364C39"/>
    <w:rsid w:val="0036546B"/>
    <w:rsid w:val="003654B2"/>
    <w:rsid w:val="00365807"/>
    <w:rsid w:val="0036582B"/>
    <w:rsid w:val="00365A4A"/>
    <w:rsid w:val="003663E2"/>
    <w:rsid w:val="00366B6C"/>
    <w:rsid w:val="00366BA8"/>
    <w:rsid w:val="00366C14"/>
    <w:rsid w:val="003670FB"/>
    <w:rsid w:val="00367462"/>
    <w:rsid w:val="0036751E"/>
    <w:rsid w:val="003711FF"/>
    <w:rsid w:val="003715E2"/>
    <w:rsid w:val="00371617"/>
    <w:rsid w:val="00371BC3"/>
    <w:rsid w:val="00371D30"/>
    <w:rsid w:val="00371EB7"/>
    <w:rsid w:val="00371F7F"/>
    <w:rsid w:val="00372461"/>
    <w:rsid w:val="0037262A"/>
    <w:rsid w:val="00372C41"/>
    <w:rsid w:val="00372C6D"/>
    <w:rsid w:val="00372EA8"/>
    <w:rsid w:val="00373022"/>
    <w:rsid w:val="0037313A"/>
    <w:rsid w:val="00373573"/>
    <w:rsid w:val="00373B28"/>
    <w:rsid w:val="00374082"/>
    <w:rsid w:val="00374231"/>
    <w:rsid w:val="00374812"/>
    <w:rsid w:val="0037563C"/>
    <w:rsid w:val="00375BE8"/>
    <w:rsid w:val="00376155"/>
    <w:rsid w:val="003761BF"/>
    <w:rsid w:val="00376A90"/>
    <w:rsid w:val="00377062"/>
    <w:rsid w:val="00377258"/>
    <w:rsid w:val="00377702"/>
    <w:rsid w:val="00380B0C"/>
    <w:rsid w:val="00380DCC"/>
    <w:rsid w:val="00381823"/>
    <w:rsid w:val="003819BE"/>
    <w:rsid w:val="003830F1"/>
    <w:rsid w:val="00383383"/>
    <w:rsid w:val="003843CD"/>
    <w:rsid w:val="003844F5"/>
    <w:rsid w:val="0038480B"/>
    <w:rsid w:val="00384D23"/>
    <w:rsid w:val="00385097"/>
    <w:rsid w:val="003860BE"/>
    <w:rsid w:val="00387049"/>
    <w:rsid w:val="0038744D"/>
    <w:rsid w:val="00387587"/>
    <w:rsid w:val="003902E9"/>
    <w:rsid w:val="00390714"/>
    <w:rsid w:val="00390D91"/>
    <w:rsid w:val="0039162A"/>
    <w:rsid w:val="00391EB6"/>
    <w:rsid w:val="0039232A"/>
    <w:rsid w:val="0039244E"/>
    <w:rsid w:val="003927A2"/>
    <w:rsid w:val="00392D3F"/>
    <w:rsid w:val="003934CC"/>
    <w:rsid w:val="00393633"/>
    <w:rsid w:val="0039374C"/>
    <w:rsid w:val="003939CF"/>
    <w:rsid w:val="0039494F"/>
    <w:rsid w:val="00394D8F"/>
    <w:rsid w:val="00394E27"/>
    <w:rsid w:val="003951E3"/>
    <w:rsid w:val="00395880"/>
    <w:rsid w:val="00395BCF"/>
    <w:rsid w:val="00395D85"/>
    <w:rsid w:val="00396138"/>
    <w:rsid w:val="00396732"/>
    <w:rsid w:val="00396A26"/>
    <w:rsid w:val="00396D0A"/>
    <w:rsid w:val="00396ECE"/>
    <w:rsid w:val="00397912"/>
    <w:rsid w:val="003979E2"/>
    <w:rsid w:val="003A037E"/>
    <w:rsid w:val="003A061C"/>
    <w:rsid w:val="003A0982"/>
    <w:rsid w:val="003A098C"/>
    <w:rsid w:val="003A0BB3"/>
    <w:rsid w:val="003A16DB"/>
    <w:rsid w:val="003A16F1"/>
    <w:rsid w:val="003A17C6"/>
    <w:rsid w:val="003A276A"/>
    <w:rsid w:val="003A372D"/>
    <w:rsid w:val="003A4407"/>
    <w:rsid w:val="003A4467"/>
    <w:rsid w:val="003A44D0"/>
    <w:rsid w:val="003A47FA"/>
    <w:rsid w:val="003A4D4F"/>
    <w:rsid w:val="003A521B"/>
    <w:rsid w:val="003A57AD"/>
    <w:rsid w:val="003A67C6"/>
    <w:rsid w:val="003A685D"/>
    <w:rsid w:val="003A6874"/>
    <w:rsid w:val="003A6A2B"/>
    <w:rsid w:val="003A7036"/>
    <w:rsid w:val="003A70A1"/>
    <w:rsid w:val="003A70F1"/>
    <w:rsid w:val="003A7577"/>
    <w:rsid w:val="003A7F76"/>
    <w:rsid w:val="003B066D"/>
    <w:rsid w:val="003B12CB"/>
    <w:rsid w:val="003B1872"/>
    <w:rsid w:val="003B2AA1"/>
    <w:rsid w:val="003B3084"/>
    <w:rsid w:val="003B34B9"/>
    <w:rsid w:val="003B3848"/>
    <w:rsid w:val="003B3F0D"/>
    <w:rsid w:val="003B4035"/>
    <w:rsid w:val="003B47A2"/>
    <w:rsid w:val="003B527D"/>
    <w:rsid w:val="003B53DB"/>
    <w:rsid w:val="003B5713"/>
    <w:rsid w:val="003B6447"/>
    <w:rsid w:val="003B654B"/>
    <w:rsid w:val="003B6863"/>
    <w:rsid w:val="003B6C25"/>
    <w:rsid w:val="003B7CD3"/>
    <w:rsid w:val="003C0080"/>
    <w:rsid w:val="003C0337"/>
    <w:rsid w:val="003C0443"/>
    <w:rsid w:val="003C0D83"/>
    <w:rsid w:val="003C1380"/>
    <w:rsid w:val="003C16DE"/>
    <w:rsid w:val="003C2493"/>
    <w:rsid w:val="003C24F0"/>
    <w:rsid w:val="003C27EC"/>
    <w:rsid w:val="003C2B9A"/>
    <w:rsid w:val="003C3A82"/>
    <w:rsid w:val="003C3BEF"/>
    <w:rsid w:val="003C3C0F"/>
    <w:rsid w:val="003C459A"/>
    <w:rsid w:val="003C4DCC"/>
    <w:rsid w:val="003C52B5"/>
    <w:rsid w:val="003C5731"/>
    <w:rsid w:val="003C59EB"/>
    <w:rsid w:val="003C6754"/>
    <w:rsid w:val="003C6EBA"/>
    <w:rsid w:val="003C6F07"/>
    <w:rsid w:val="003C71D7"/>
    <w:rsid w:val="003C71FC"/>
    <w:rsid w:val="003C788F"/>
    <w:rsid w:val="003D00EB"/>
    <w:rsid w:val="003D0133"/>
    <w:rsid w:val="003D172E"/>
    <w:rsid w:val="003D1849"/>
    <w:rsid w:val="003D25E1"/>
    <w:rsid w:val="003D2A56"/>
    <w:rsid w:val="003D368F"/>
    <w:rsid w:val="003D3A8D"/>
    <w:rsid w:val="003D3D9C"/>
    <w:rsid w:val="003D41CD"/>
    <w:rsid w:val="003D4823"/>
    <w:rsid w:val="003D4BC7"/>
    <w:rsid w:val="003D4F16"/>
    <w:rsid w:val="003D4F18"/>
    <w:rsid w:val="003D5072"/>
    <w:rsid w:val="003D5A89"/>
    <w:rsid w:val="003D67C7"/>
    <w:rsid w:val="003D6B97"/>
    <w:rsid w:val="003D7627"/>
    <w:rsid w:val="003D781C"/>
    <w:rsid w:val="003D7B55"/>
    <w:rsid w:val="003D7C11"/>
    <w:rsid w:val="003E018B"/>
    <w:rsid w:val="003E0669"/>
    <w:rsid w:val="003E138D"/>
    <w:rsid w:val="003E19FD"/>
    <w:rsid w:val="003E1AFA"/>
    <w:rsid w:val="003E1B34"/>
    <w:rsid w:val="003E1C9D"/>
    <w:rsid w:val="003E2305"/>
    <w:rsid w:val="003E2CC9"/>
    <w:rsid w:val="003E2F60"/>
    <w:rsid w:val="003E2FD5"/>
    <w:rsid w:val="003E34C9"/>
    <w:rsid w:val="003E38F3"/>
    <w:rsid w:val="003E3C0D"/>
    <w:rsid w:val="003E3DB6"/>
    <w:rsid w:val="003E43F1"/>
    <w:rsid w:val="003E50B2"/>
    <w:rsid w:val="003E5439"/>
    <w:rsid w:val="003E544E"/>
    <w:rsid w:val="003E62C3"/>
    <w:rsid w:val="003E663C"/>
    <w:rsid w:val="003E66C4"/>
    <w:rsid w:val="003E67CA"/>
    <w:rsid w:val="003E6CF5"/>
    <w:rsid w:val="003E6D86"/>
    <w:rsid w:val="003E7022"/>
    <w:rsid w:val="003E749F"/>
    <w:rsid w:val="003E774B"/>
    <w:rsid w:val="003E7BF9"/>
    <w:rsid w:val="003E7C03"/>
    <w:rsid w:val="003E7C4C"/>
    <w:rsid w:val="003E7DEF"/>
    <w:rsid w:val="003F030E"/>
    <w:rsid w:val="003F0BFD"/>
    <w:rsid w:val="003F0CDA"/>
    <w:rsid w:val="003F1851"/>
    <w:rsid w:val="003F1856"/>
    <w:rsid w:val="003F1C29"/>
    <w:rsid w:val="003F278A"/>
    <w:rsid w:val="003F3B55"/>
    <w:rsid w:val="003F3BAA"/>
    <w:rsid w:val="003F411C"/>
    <w:rsid w:val="003F509C"/>
    <w:rsid w:val="003F54C1"/>
    <w:rsid w:val="003F55E9"/>
    <w:rsid w:val="003F59B3"/>
    <w:rsid w:val="003F60BB"/>
    <w:rsid w:val="003F6213"/>
    <w:rsid w:val="003F6396"/>
    <w:rsid w:val="003F63DE"/>
    <w:rsid w:val="003F67FD"/>
    <w:rsid w:val="003F69A4"/>
    <w:rsid w:val="003F6BCD"/>
    <w:rsid w:val="003F722A"/>
    <w:rsid w:val="003F72E4"/>
    <w:rsid w:val="003F776F"/>
    <w:rsid w:val="003F7AC5"/>
    <w:rsid w:val="004000DD"/>
    <w:rsid w:val="00400829"/>
    <w:rsid w:val="00400B63"/>
    <w:rsid w:val="00400EE7"/>
    <w:rsid w:val="004018E1"/>
    <w:rsid w:val="00401D67"/>
    <w:rsid w:val="004021E0"/>
    <w:rsid w:val="00403159"/>
    <w:rsid w:val="0040319B"/>
    <w:rsid w:val="0040328F"/>
    <w:rsid w:val="00403739"/>
    <w:rsid w:val="0040379A"/>
    <w:rsid w:val="00403A3D"/>
    <w:rsid w:val="00403B08"/>
    <w:rsid w:val="00403F71"/>
    <w:rsid w:val="00403F7B"/>
    <w:rsid w:val="004040F1"/>
    <w:rsid w:val="0040497E"/>
    <w:rsid w:val="00404C2A"/>
    <w:rsid w:val="00404EA8"/>
    <w:rsid w:val="00405ABF"/>
    <w:rsid w:val="00406130"/>
    <w:rsid w:val="00406ECB"/>
    <w:rsid w:val="00407444"/>
    <w:rsid w:val="00407725"/>
    <w:rsid w:val="004116FA"/>
    <w:rsid w:val="00411911"/>
    <w:rsid w:val="00411B3A"/>
    <w:rsid w:val="00411B91"/>
    <w:rsid w:val="00412212"/>
    <w:rsid w:val="00412508"/>
    <w:rsid w:val="00412C26"/>
    <w:rsid w:val="00413066"/>
    <w:rsid w:val="004137EA"/>
    <w:rsid w:val="00413AC5"/>
    <w:rsid w:val="004145A6"/>
    <w:rsid w:val="004145B2"/>
    <w:rsid w:val="0041551C"/>
    <w:rsid w:val="00415A04"/>
    <w:rsid w:val="0041620C"/>
    <w:rsid w:val="00416A36"/>
    <w:rsid w:val="00416D12"/>
    <w:rsid w:val="00417294"/>
    <w:rsid w:val="0041770B"/>
    <w:rsid w:val="00417BB6"/>
    <w:rsid w:val="00420502"/>
    <w:rsid w:val="00420C1E"/>
    <w:rsid w:val="00420C38"/>
    <w:rsid w:val="004222E9"/>
    <w:rsid w:val="00422A96"/>
    <w:rsid w:val="00422C59"/>
    <w:rsid w:val="00423188"/>
    <w:rsid w:val="004234AC"/>
    <w:rsid w:val="0042369A"/>
    <w:rsid w:val="00423C3D"/>
    <w:rsid w:val="00423D23"/>
    <w:rsid w:val="004243CC"/>
    <w:rsid w:val="00425937"/>
    <w:rsid w:val="00425ED9"/>
    <w:rsid w:val="00426130"/>
    <w:rsid w:val="00426499"/>
    <w:rsid w:val="004268FC"/>
    <w:rsid w:val="004269DD"/>
    <w:rsid w:val="00426CA9"/>
    <w:rsid w:val="00426D36"/>
    <w:rsid w:val="00426E77"/>
    <w:rsid w:val="00426F42"/>
    <w:rsid w:val="0042746C"/>
    <w:rsid w:val="0042763E"/>
    <w:rsid w:val="00427FF0"/>
    <w:rsid w:val="0043002F"/>
    <w:rsid w:val="00430E78"/>
    <w:rsid w:val="004316C5"/>
    <w:rsid w:val="00431799"/>
    <w:rsid w:val="0043256C"/>
    <w:rsid w:val="004326E0"/>
    <w:rsid w:val="00432E30"/>
    <w:rsid w:val="00432E49"/>
    <w:rsid w:val="00432E4E"/>
    <w:rsid w:val="00432EA7"/>
    <w:rsid w:val="004331B0"/>
    <w:rsid w:val="00433B25"/>
    <w:rsid w:val="00433B7F"/>
    <w:rsid w:val="00433D73"/>
    <w:rsid w:val="00434113"/>
    <w:rsid w:val="0043448E"/>
    <w:rsid w:val="00435814"/>
    <w:rsid w:val="00435C0C"/>
    <w:rsid w:val="00435DA9"/>
    <w:rsid w:val="0043603A"/>
    <w:rsid w:val="00436601"/>
    <w:rsid w:val="00436BCE"/>
    <w:rsid w:val="00436DF5"/>
    <w:rsid w:val="00436F26"/>
    <w:rsid w:val="00437146"/>
    <w:rsid w:val="00437291"/>
    <w:rsid w:val="004372A3"/>
    <w:rsid w:val="0043745C"/>
    <w:rsid w:val="0043764B"/>
    <w:rsid w:val="00437F9C"/>
    <w:rsid w:val="00440467"/>
    <w:rsid w:val="0044119F"/>
    <w:rsid w:val="00441251"/>
    <w:rsid w:val="00441397"/>
    <w:rsid w:val="00441FC2"/>
    <w:rsid w:val="0044252E"/>
    <w:rsid w:val="00442679"/>
    <w:rsid w:val="004430A9"/>
    <w:rsid w:val="0044345A"/>
    <w:rsid w:val="004434C3"/>
    <w:rsid w:val="00443ADA"/>
    <w:rsid w:val="00443B0D"/>
    <w:rsid w:val="00443BB1"/>
    <w:rsid w:val="00443C6F"/>
    <w:rsid w:val="0044421B"/>
    <w:rsid w:val="00444688"/>
    <w:rsid w:val="0044475E"/>
    <w:rsid w:val="00444BA0"/>
    <w:rsid w:val="00445597"/>
    <w:rsid w:val="00445EA6"/>
    <w:rsid w:val="0044679D"/>
    <w:rsid w:val="00446B07"/>
    <w:rsid w:val="00446C42"/>
    <w:rsid w:val="00446D1B"/>
    <w:rsid w:val="00447051"/>
    <w:rsid w:val="00447701"/>
    <w:rsid w:val="00447FE2"/>
    <w:rsid w:val="004501CA"/>
    <w:rsid w:val="0045027F"/>
    <w:rsid w:val="00450692"/>
    <w:rsid w:val="00450720"/>
    <w:rsid w:val="00450DF6"/>
    <w:rsid w:val="00450F9A"/>
    <w:rsid w:val="00451362"/>
    <w:rsid w:val="00451CCC"/>
    <w:rsid w:val="004522CB"/>
    <w:rsid w:val="00452A87"/>
    <w:rsid w:val="0045369E"/>
    <w:rsid w:val="004536FD"/>
    <w:rsid w:val="00453DF4"/>
    <w:rsid w:val="00453E1A"/>
    <w:rsid w:val="00454868"/>
    <w:rsid w:val="004549E5"/>
    <w:rsid w:val="004549F0"/>
    <w:rsid w:val="00455158"/>
    <w:rsid w:val="00455AA9"/>
    <w:rsid w:val="00455F5E"/>
    <w:rsid w:val="004565E1"/>
    <w:rsid w:val="0045667E"/>
    <w:rsid w:val="004568CF"/>
    <w:rsid w:val="004578F6"/>
    <w:rsid w:val="00457EA6"/>
    <w:rsid w:val="00460269"/>
    <w:rsid w:val="00460A96"/>
    <w:rsid w:val="00460C42"/>
    <w:rsid w:val="00461302"/>
    <w:rsid w:val="00461394"/>
    <w:rsid w:val="004625E3"/>
    <w:rsid w:val="004626A3"/>
    <w:rsid w:val="004630DF"/>
    <w:rsid w:val="0046392B"/>
    <w:rsid w:val="00463A90"/>
    <w:rsid w:val="00463CE6"/>
    <w:rsid w:val="004648F3"/>
    <w:rsid w:val="00464A53"/>
    <w:rsid w:val="00465054"/>
    <w:rsid w:val="0046547E"/>
    <w:rsid w:val="004655BD"/>
    <w:rsid w:val="00466E57"/>
    <w:rsid w:val="00467211"/>
    <w:rsid w:val="00467942"/>
    <w:rsid w:val="00467B13"/>
    <w:rsid w:val="004710CE"/>
    <w:rsid w:val="00471B08"/>
    <w:rsid w:val="00471C5F"/>
    <w:rsid w:val="0047219D"/>
    <w:rsid w:val="004728E2"/>
    <w:rsid w:val="0047294A"/>
    <w:rsid w:val="00472CCF"/>
    <w:rsid w:val="00472FC6"/>
    <w:rsid w:val="004731A6"/>
    <w:rsid w:val="004734C8"/>
    <w:rsid w:val="00473588"/>
    <w:rsid w:val="0047370C"/>
    <w:rsid w:val="0047394A"/>
    <w:rsid w:val="004740E0"/>
    <w:rsid w:val="004743AE"/>
    <w:rsid w:val="00474658"/>
    <w:rsid w:val="00474E17"/>
    <w:rsid w:val="00475473"/>
    <w:rsid w:val="00476B0D"/>
    <w:rsid w:val="00477266"/>
    <w:rsid w:val="004774C2"/>
    <w:rsid w:val="004775A6"/>
    <w:rsid w:val="004806ED"/>
    <w:rsid w:val="00480904"/>
    <w:rsid w:val="00480F1F"/>
    <w:rsid w:val="0048119C"/>
    <w:rsid w:val="004811B6"/>
    <w:rsid w:val="004816F5"/>
    <w:rsid w:val="0048180F"/>
    <w:rsid w:val="004818E6"/>
    <w:rsid w:val="0048197D"/>
    <w:rsid w:val="00481A6F"/>
    <w:rsid w:val="00481C07"/>
    <w:rsid w:val="00481C5F"/>
    <w:rsid w:val="00482EB4"/>
    <w:rsid w:val="0048318E"/>
    <w:rsid w:val="00483655"/>
    <w:rsid w:val="004837AB"/>
    <w:rsid w:val="00483F12"/>
    <w:rsid w:val="00484415"/>
    <w:rsid w:val="00484A40"/>
    <w:rsid w:val="00484E50"/>
    <w:rsid w:val="004866D9"/>
    <w:rsid w:val="00486C99"/>
    <w:rsid w:val="00486CB5"/>
    <w:rsid w:val="00486DAB"/>
    <w:rsid w:val="0048710A"/>
    <w:rsid w:val="00487A1F"/>
    <w:rsid w:val="00487CE7"/>
    <w:rsid w:val="004909B0"/>
    <w:rsid w:val="004910BF"/>
    <w:rsid w:val="0049116B"/>
    <w:rsid w:val="004911D9"/>
    <w:rsid w:val="0049137C"/>
    <w:rsid w:val="00491390"/>
    <w:rsid w:val="004913B4"/>
    <w:rsid w:val="00491768"/>
    <w:rsid w:val="0049214E"/>
    <w:rsid w:val="0049232F"/>
    <w:rsid w:val="004929EE"/>
    <w:rsid w:val="004934AF"/>
    <w:rsid w:val="004935D3"/>
    <w:rsid w:val="00493989"/>
    <w:rsid w:val="00493E42"/>
    <w:rsid w:val="004943DB"/>
    <w:rsid w:val="00494741"/>
    <w:rsid w:val="00494BD5"/>
    <w:rsid w:val="00494C67"/>
    <w:rsid w:val="004953C2"/>
    <w:rsid w:val="00495B16"/>
    <w:rsid w:val="00495BDD"/>
    <w:rsid w:val="00496061"/>
    <w:rsid w:val="004960EB"/>
    <w:rsid w:val="00496213"/>
    <w:rsid w:val="00496367"/>
    <w:rsid w:val="00496B90"/>
    <w:rsid w:val="00496FB5"/>
    <w:rsid w:val="0049729A"/>
    <w:rsid w:val="00497364"/>
    <w:rsid w:val="004973BA"/>
    <w:rsid w:val="004974DA"/>
    <w:rsid w:val="00497614"/>
    <w:rsid w:val="00497705"/>
    <w:rsid w:val="004A0028"/>
    <w:rsid w:val="004A006B"/>
    <w:rsid w:val="004A02F4"/>
    <w:rsid w:val="004A034C"/>
    <w:rsid w:val="004A0405"/>
    <w:rsid w:val="004A0512"/>
    <w:rsid w:val="004A0CC6"/>
    <w:rsid w:val="004A150A"/>
    <w:rsid w:val="004A1843"/>
    <w:rsid w:val="004A1DD0"/>
    <w:rsid w:val="004A1FD8"/>
    <w:rsid w:val="004A231C"/>
    <w:rsid w:val="004A246C"/>
    <w:rsid w:val="004A26FD"/>
    <w:rsid w:val="004A27B5"/>
    <w:rsid w:val="004A35A5"/>
    <w:rsid w:val="004A41A2"/>
    <w:rsid w:val="004A49EA"/>
    <w:rsid w:val="004A4D53"/>
    <w:rsid w:val="004A566A"/>
    <w:rsid w:val="004A5B9A"/>
    <w:rsid w:val="004A5E8A"/>
    <w:rsid w:val="004A64C3"/>
    <w:rsid w:val="004A6583"/>
    <w:rsid w:val="004A6643"/>
    <w:rsid w:val="004A6834"/>
    <w:rsid w:val="004A696E"/>
    <w:rsid w:val="004A7069"/>
    <w:rsid w:val="004A7A88"/>
    <w:rsid w:val="004A7DA3"/>
    <w:rsid w:val="004B01AE"/>
    <w:rsid w:val="004B0363"/>
    <w:rsid w:val="004B0DAF"/>
    <w:rsid w:val="004B1066"/>
    <w:rsid w:val="004B137E"/>
    <w:rsid w:val="004B173B"/>
    <w:rsid w:val="004B1E74"/>
    <w:rsid w:val="004B2201"/>
    <w:rsid w:val="004B2299"/>
    <w:rsid w:val="004B29F6"/>
    <w:rsid w:val="004B2F9F"/>
    <w:rsid w:val="004B42AD"/>
    <w:rsid w:val="004B483F"/>
    <w:rsid w:val="004B4DBF"/>
    <w:rsid w:val="004B5750"/>
    <w:rsid w:val="004B665F"/>
    <w:rsid w:val="004B6AD3"/>
    <w:rsid w:val="004B6B04"/>
    <w:rsid w:val="004B7014"/>
    <w:rsid w:val="004B757F"/>
    <w:rsid w:val="004B7D2A"/>
    <w:rsid w:val="004B7E0C"/>
    <w:rsid w:val="004B7E2C"/>
    <w:rsid w:val="004C0730"/>
    <w:rsid w:val="004C0E09"/>
    <w:rsid w:val="004C1C36"/>
    <w:rsid w:val="004C2310"/>
    <w:rsid w:val="004C282B"/>
    <w:rsid w:val="004C2B22"/>
    <w:rsid w:val="004C2B35"/>
    <w:rsid w:val="004C329E"/>
    <w:rsid w:val="004C3CE4"/>
    <w:rsid w:val="004C3D56"/>
    <w:rsid w:val="004C44C5"/>
    <w:rsid w:val="004C52AB"/>
    <w:rsid w:val="004C5DFF"/>
    <w:rsid w:val="004C67CA"/>
    <w:rsid w:val="004C7158"/>
    <w:rsid w:val="004C7309"/>
    <w:rsid w:val="004C767B"/>
    <w:rsid w:val="004C7B51"/>
    <w:rsid w:val="004D034B"/>
    <w:rsid w:val="004D0B3A"/>
    <w:rsid w:val="004D2823"/>
    <w:rsid w:val="004D28D5"/>
    <w:rsid w:val="004D2B01"/>
    <w:rsid w:val="004D2F5B"/>
    <w:rsid w:val="004D4DFF"/>
    <w:rsid w:val="004D4EE4"/>
    <w:rsid w:val="004D4F50"/>
    <w:rsid w:val="004D52A1"/>
    <w:rsid w:val="004D655C"/>
    <w:rsid w:val="004D712C"/>
    <w:rsid w:val="004E00EC"/>
    <w:rsid w:val="004E0A23"/>
    <w:rsid w:val="004E0A36"/>
    <w:rsid w:val="004E0C28"/>
    <w:rsid w:val="004E10D6"/>
    <w:rsid w:val="004E1385"/>
    <w:rsid w:val="004E1B14"/>
    <w:rsid w:val="004E2699"/>
    <w:rsid w:val="004E38BA"/>
    <w:rsid w:val="004E398D"/>
    <w:rsid w:val="004E4279"/>
    <w:rsid w:val="004E44F4"/>
    <w:rsid w:val="004E44FA"/>
    <w:rsid w:val="004E4679"/>
    <w:rsid w:val="004E4D07"/>
    <w:rsid w:val="004E5DD9"/>
    <w:rsid w:val="004E6122"/>
    <w:rsid w:val="004E6A49"/>
    <w:rsid w:val="004E6C55"/>
    <w:rsid w:val="004E77E1"/>
    <w:rsid w:val="004F11AE"/>
    <w:rsid w:val="004F11EF"/>
    <w:rsid w:val="004F121B"/>
    <w:rsid w:val="004F17ED"/>
    <w:rsid w:val="004F1DC3"/>
    <w:rsid w:val="004F2216"/>
    <w:rsid w:val="004F26AE"/>
    <w:rsid w:val="004F28A0"/>
    <w:rsid w:val="004F2EE2"/>
    <w:rsid w:val="004F2FC2"/>
    <w:rsid w:val="004F30BE"/>
    <w:rsid w:val="004F338D"/>
    <w:rsid w:val="004F3AAC"/>
    <w:rsid w:val="004F5786"/>
    <w:rsid w:val="004F58BC"/>
    <w:rsid w:val="004F58D3"/>
    <w:rsid w:val="004F6346"/>
    <w:rsid w:val="004F7131"/>
    <w:rsid w:val="004F7C15"/>
    <w:rsid w:val="0050099A"/>
    <w:rsid w:val="00500BDA"/>
    <w:rsid w:val="005011F4"/>
    <w:rsid w:val="005014BA"/>
    <w:rsid w:val="0050151E"/>
    <w:rsid w:val="00501B78"/>
    <w:rsid w:val="0050216F"/>
    <w:rsid w:val="005021FE"/>
    <w:rsid w:val="005028C5"/>
    <w:rsid w:val="005031CB"/>
    <w:rsid w:val="00503472"/>
    <w:rsid w:val="00503484"/>
    <w:rsid w:val="005034BA"/>
    <w:rsid w:val="00504AAD"/>
    <w:rsid w:val="005051C6"/>
    <w:rsid w:val="00505E1D"/>
    <w:rsid w:val="005060FE"/>
    <w:rsid w:val="00506259"/>
    <w:rsid w:val="0050664F"/>
    <w:rsid w:val="00507582"/>
    <w:rsid w:val="0050758B"/>
    <w:rsid w:val="00507CB3"/>
    <w:rsid w:val="00507D68"/>
    <w:rsid w:val="00510381"/>
    <w:rsid w:val="00510667"/>
    <w:rsid w:val="00510E2D"/>
    <w:rsid w:val="005116EB"/>
    <w:rsid w:val="00511770"/>
    <w:rsid w:val="005117BE"/>
    <w:rsid w:val="00511CF5"/>
    <w:rsid w:val="00511E69"/>
    <w:rsid w:val="005120F9"/>
    <w:rsid w:val="005124F8"/>
    <w:rsid w:val="00512A2E"/>
    <w:rsid w:val="00512F01"/>
    <w:rsid w:val="005146C7"/>
    <w:rsid w:val="0051503A"/>
    <w:rsid w:val="0051560D"/>
    <w:rsid w:val="005158A0"/>
    <w:rsid w:val="00516D9A"/>
    <w:rsid w:val="005177C2"/>
    <w:rsid w:val="0051796A"/>
    <w:rsid w:val="00520248"/>
    <w:rsid w:val="005206AD"/>
    <w:rsid w:val="005206FF"/>
    <w:rsid w:val="00520AD2"/>
    <w:rsid w:val="0052117A"/>
    <w:rsid w:val="00521CE6"/>
    <w:rsid w:val="00522099"/>
    <w:rsid w:val="00522C57"/>
    <w:rsid w:val="00523148"/>
    <w:rsid w:val="00523B45"/>
    <w:rsid w:val="0052410D"/>
    <w:rsid w:val="005245B8"/>
    <w:rsid w:val="00525698"/>
    <w:rsid w:val="00525E6B"/>
    <w:rsid w:val="0052642D"/>
    <w:rsid w:val="00526C57"/>
    <w:rsid w:val="00526CE9"/>
    <w:rsid w:val="00526FE1"/>
    <w:rsid w:val="00527239"/>
    <w:rsid w:val="00527362"/>
    <w:rsid w:val="00527520"/>
    <w:rsid w:val="00527A09"/>
    <w:rsid w:val="00527A72"/>
    <w:rsid w:val="00527B21"/>
    <w:rsid w:val="005306B3"/>
    <w:rsid w:val="005308EA"/>
    <w:rsid w:val="00530CA9"/>
    <w:rsid w:val="00530F33"/>
    <w:rsid w:val="005310B6"/>
    <w:rsid w:val="005312BE"/>
    <w:rsid w:val="005312C7"/>
    <w:rsid w:val="0053136C"/>
    <w:rsid w:val="0053221C"/>
    <w:rsid w:val="00532389"/>
    <w:rsid w:val="00532C05"/>
    <w:rsid w:val="00532F9C"/>
    <w:rsid w:val="005333AA"/>
    <w:rsid w:val="0053375C"/>
    <w:rsid w:val="00534AEA"/>
    <w:rsid w:val="00534FB0"/>
    <w:rsid w:val="00534FF2"/>
    <w:rsid w:val="0053524B"/>
    <w:rsid w:val="0053583A"/>
    <w:rsid w:val="00535E69"/>
    <w:rsid w:val="005360B4"/>
    <w:rsid w:val="0053677A"/>
    <w:rsid w:val="0053682B"/>
    <w:rsid w:val="005370CC"/>
    <w:rsid w:val="005372B4"/>
    <w:rsid w:val="00537BD5"/>
    <w:rsid w:val="00537D1A"/>
    <w:rsid w:val="0054047B"/>
    <w:rsid w:val="005405EE"/>
    <w:rsid w:val="00540C2C"/>
    <w:rsid w:val="00540E06"/>
    <w:rsid w:val="005413BD"/>
    <w:rsid w:val="00541578"/>
    <w:rsid w:val="005423BD"/>
    <w:rsid w:val="005425E1"/>
    <w:rsid w:val="005428D6"/>
    <w:rsid w:val="005428E6"/>
    <w:rsid w:val="00542960"/>
    <w:rsid w:val="00543252"/>
    <w:rsid w:val="00543344"/>
    <w:rsid w:val="0054353C"/>
    <w:rsid w:val="00543FE9"/>
    <w:rsid w:val="005448D8"/>
    <w:rsid w:val="00544947"/>
    <w:rsid w:val="005450B6"/>
    <w:rsid w:val="00545131"/>
    <w:rsid w:val="005456B0"/>
    <w:rsid w:val="005456F4"/>
    <w:rsid w:val="005466D0"/>
    <w:rsid w:val="005467AC"/>
    <w:rsid w:val="00546AB4"/>
    <w:rsid w:val="00546C72"/>
    <w:rsid w:val="00546ECB"/>
    <w:rsid w:val="005500B7"/>
    <w:rsid w:val="00550579"/>
    <w:rsid w:val="0055071E"/>
    <w:rsid w:val="00550C1F"/>
    <w:rsid w:val="00551BA2"/>
    <w:rsid w:val="00552190"/>
    <w:rsid w:val="005536FA"/>
    <w:rsid w:val="005539C3"/>
    <w:rsid w:val="00553A78"/>
    <w:rsid w:val="00553D5A"/>
    <w:rsid w:val="00553DD4"/>
    <w:rsid w:val="00553E8E"/>
    <w:rsid w:val="00554045"/>
    <w:rsid w:val="0055411A"/>
    <w:rsid w:val="005541FA"/>
    <w:rsid w:val="00554591"/>
    <w:rsid w:val="005552EE"/>
    <w:rsid w:val="00555476"/>
    <w:rsid w:val="0055575E"/>
    <w:rsid w:val="00555A02"/>
    <w:rsid w:val="00555A7E"/>
    <w:rsid w:val="00556A73"/>
    <w:rsid w:val="00556B05"/>
    <w:rsid w:val="00556C4D"/>
    <w:rsid w:val="00556CD9"/>
    <w:rsid w:val="00556E0D"/>
    <w:rsid w:val="00560446"/>
    <w:rsid w:val="00560E03"/>
    <w:rsid w:val="00561451"/>
    <w:rsid w:val="0056161D"/>
    <w:rsid w:val="00562A5A"/>
    <w:rsid w:val="00562DFD"/>
    <w:rsid w:val="00563116"/>
    <w:rsid w:val="00563229"/>
    <w:rsid w:val="0056338F"/>
    <w:rsid w:val="0056365D"/>
    <w:rsid w:val="0056498D"/>
    <w:rsid w:val="00565391"/>
    <w:rsid w:val="00565604"/>
    <w:rsid w:val="00565776"/>
    <w:rsid w:val="00565ED4"/>
    <w:rsid w:val="00566362"/>
    <w:rsid w:val="00566CBE"/>
    <w:rsid w:val="005674B5"/>
    <w:rsid w:val="005679D0"/>
    <w:rsid w:val="00567F4C"/>
    <w:rsid w:val="005700FA"/>
    <w:rsid w:val="0057067D"/>
    <w:rsid w:val="00571388"/>
    <w:rsid w:val="00571A1C"/>
    <w:rsid w:val="00571A81"/>
    <w:rsid w:val="00571F77"/>
    <w:rsid w:val="00572A4D"/>
    <w:rsid w:val="005734F0"/>
    <w:rsid w:val="00573810"/>
    <w:rsid w:val="005738B5"/>
    <w:rsid w:val="00573903"/>
    <w:rsid w:val="00573A60"/>
    <w:rsid w:val="00574041"/>
    <w:rsid w:val="0057484B"/>
    <w:rsid w:val="0057498E"/>
    <w:rsid w:val="00574FB7"/>
    <w:rsid w:val="00575684"/>
    <w:rsid w:val="0057581A"/>
    <w:rsid w:val="00576633"/>
    <w:rsid w:val="00576AAB"/>
    <w:rsid w:val="00576AE4"/>
    <w:rsid w:val="00577866"/>
    <w:rsid w:val="00577BAC"/>
    <w:rsid w:val="005802C7"/>
    <w:rsid w:val="005804D3"/>
    <w:rsid w:val="0058089D"/>
    <w:rsid w:val="00581704"/>
    <w:rsid w:val="00581975"/>
    <w:rsid w:val="00582062"/>
    <w:rsid w:val="0058269A"/>
    <w:rsid w:val="00582B5A"/>
    <w:rsid w:val="00582BB1"/>
    <w:rsid w:val="00583797"/>
    <w:rsid w:val="00583A51"/>
    <w:rsid w:val="00583BF5"/>
    <w:rsid w:val="005846DC"/>
    <w:rsid w:val="00584F44"/>
    <w:rsid w:val="00584FC6"/>
    <w:rsid w:val="0058524B"/>
    <w:rsid w:val="00585597"/>
    <w:rsid w:val="00585B37"/>
    <w:rsid w:val="005866FB"/>
    <w:rsid w:val="00586A35"/>
    <w:rsid w:val="00586D43"/>
    <w:rsid w:val="00586E93"/>
    <w:rsid w:val="0058731D"/>
    <w:rsid w:val="005874AB"/>
    <w:rsid w:val="005877FA"/>
    <w:rsid w:val="00587A28"/>
    <w:rsid w:val="00587B86"/>
    <w:rsid w:val="00587F8D"/>
    <w:rsid w:val="0059015B"/>
    <w:rsid w:val="0059088A"/>
    <w:rsid w:val="005908C3"/>
    <w:rsid w:val="00591100"/>
    <w:rsid w:val="005911B7"/>
    <w:rsid w:val="005913C8"/>
    <w:rsid w:val="0059196A"/>
    <w:rsid w:val="00591EA0"/>
    <w:rsid w:val="00592463"/>
    <w:rsid w:val="0059255F"/>
    <w:rsid w:val="0059296C"/>
    <w:rsid w:val="005929CD"/>
    <w:rsid w:val="00592A62"/>
    <w:rsid w:val="00593354"/>
    <w:rsid w:val="0059398C"/>
    <w:rsid w:val="00593E3A"/>
    <w:rsid w:val="00594142"/>
    <w:rsid w:val="00594C12"/>
    <w:rsid w:val="00594D2E"/>
    <w:rsid w:val="00594D45"/>
    <w:rsid w:val="00594D5E"/>
    <w:rsid w:val="00594DD2"/>
    <w:rsid w:val="00594E30"/>
    <w:rsid w:val="0059525C"/>
    <w:rsid w:val="005952A3"/>
    <w:rsid w:val="00595455"/>
    <w:rsid w:val="00595948"/>
    <w:rsid w:val="00595EF6"/>
    <w:rsid w:val="00596F32"/>
    <w:rsid w:val="00596FB2"/>
    <w:rsid w:val="005971B8"/>
    <w:rsid w:val="00597288"/>
    <w:rsid w:val="005979AC"/>
    <w:rsid w:val="005A052F"/>
    <w:rsid w:val="005A0BD8"/>
    <w:rsid w:val="005A10C8"/>
    <w:rsid w:val="005A17BD"/>
    <w:rsid w:val="005A18D3"/>
    <w:rsid w:val="005A1B6D"/>
    <w:rsid w:val="005A2185"/>
    <w:rsid w:val="005A2283"/>
    <w:rsid w:val="005A2372"/>
    <w:rsid w:val="005A293A"/>
    <w:rsid w:val="005A2BC1"/>
    <w:rsid w:val="005A3122"/>
    <w:rsid w:val="005A38B1"/>
    <w:rsid w:val="005A3BA5"/>
    <w:rsid w:val="005A475C"/>
    <w:rsid w:val="005A496A"/>
    <w:rsid w:val="005A4A99"/>
    <w:rsid w:val="005A4ACB"/>
    <w:rsid w:val="005A56F0"/>
    <w:rsid w:val="005A584A"/>
    <w:rsid w:val="005A5BC6"/>
    <w:rsid w:val="005A5EFE"/>
    <w:rsid w:val="005A5F65"/>
    <w:rsid w:val="005A619D"/>
    <w:rsid w:val="005A63F6"/>
    <w:rsid w:val="005A72FB"/>
    <w:rsid w:val="005A73FB"/>
    <w:rsid w:val="005A76BD"/>
    <w:rsid w:val="005B041C"/>
    <w:rsid w:val="005B0E05"/>
    <w:rsid w:val="005B14CA"/>
    <w:rsid w:val="005B1627"/>
    <w:rsid w:val="005B1B89"/>
    <w:rsid w:val="005B1BFB"/>
    <w:rsid w:val="005B2132"/>
    <w:rsid w:val="005B2CA7"/>
    <w:rsid w:val="005B2E51"/>
    <w:rsid w:val="005B2FA5"/>
    <w:rsid w:val="005B3203"/>
    <w:rsid w:val="005B33C3"/>
    <w:rsid w:val="005B3C0D"/>
    <w:rsid w:val="005B4A05"/>
    <w:rsid w:val="005B4B73"/>
    <w:rsid w:val="005B4C8A"/>
    <w:rsid w:val="005B4CA6"/>
    <w:rsid w:val="005B4E4C"/>
    <w:rsid w:val="005B5B18"/>
    <w:rsid w:val="005B5F26"/>
    <w:rsid w:val="005B63FC"/>
    <w:rsid w:val="005B65A1"/>
    <w:rsid w:val="005B73DC"/>
    <w:rsid w:val="005B777F"/>
    <w:rsid w:val="005B7DB5"/>
    <w:rsid w:val="005B7F5F"/>
    <w:rsid w:val="005C0071"/>
    <w:rsid w:val="005C00BF"/>
    <w:rsid w:val="005C107C"/>
    <w:rsid w:val="005C1086"/>
    <w:rsid w:val="005C217B"/>
    <w:rsid w:val="005C2AED"/>
    <w:rsid w:val="005C2BF5"/>
    <w:rsid w:val="005C2E2A"/>
    <w:rsid w:val="005C2F5B"/>
    <w:rsid w:val="005C31A3"/>
    <w:rsid w:val="005C332D"/>
    <w:rsid w:val="005C39D4"/>
    <w:rsid w:val="005C3AF8"/>
    <w:rsid w:val="005C3E36"/>
    <w:rsid w:val="005C425B"/>
    <w:rsid w:val="005C480D"/>
    <w:rsid w:val="005C4865"/>
    <w:rsid w:val="005C4D08"/>
    <w:rsid w:val="005C53E6"/>
    <w:rsid w:val="005C629E"/>
    <w:rsid w:val="005C6675"/>
    <w:rsid w:val="005C691B"/>
    <w:rsid w:val="005C6E6E"/>
    <w:rsid w:val="005C7056"/>
    <w:rsid w:val="005C73E6"/>
    <w:rsid w:val="005D05CF"/>
    <w:rsid w:val="005D131F"/>
    <w:rsid w:val="005D14B8"/>
    <w:rsid w:val="005D1686"/>
    <w:rsid w:val="005D1877"/>
    <w:rsid w:val="005D1AE0"/>
    <w:rsid w:val="005D21FF"/>
    <w:rsid w:val="005D24B9"/>
    <w:rsid w:val="005D285B"/>
    <w:rsid w:val="005D2DF7"/>
    <w:rsid w:val="005D30D6"/>
    <w:rsid w:val="005D3A66"/>
    <w:rsid w:val="005D3D97"/>
    <w:rsid w:val="005D3F9D"/>
    <w:rsid w:val="005D4E9D"/>
    <w:rsid w:val="005D5800"/>
    <w:rsid w:val="005D5CAF"/>
    <w:rsid w:val="005D626A"/>
    <w:rsid w:val="005D7EE0"/>
    <w:rsid w:val="005E023A"/>
    <w:rsid w:val="005E0C6C"/>
    <w:rsid w:val="005E144D"/>
    <w:rsid w:val="005E1A1F"/>
    <w:rsid w:val="005E1BF7"/>
    <w:rsid w:val="005E2A3E"/>
    <w:rsid w:val="005E2E2D"/>
    <w:rsid w:val="005E2FBA"/>
    <w:rsid w:val="005E3414"/>
    <w:rsid w:val="005E34CE"/>
    <w:rsid w:val="005E362D"/>
    <w:rsid w:val="005E3B91"/>
    <w:rsid w:val="005E3F78"/>
    <w:rsid w:val="005E460F"/>
    <w:rsid w:val="005E4B98"/>
    <w:rsid w:val="005E4CAE"/>
    <w:rsid w:val="005E4F6C"/>
    <w:rsid w:val="005E5428"/>
    <w:rsid w:val="005E60A3"/>
    <w:rsid w:val="005E6671"/>
    <w:rsid w:val="005E6993"/>
    <w:rsid w:val="005E6D07"/>
    <w:rsid w:val="005E6EF6"/>
    <w:rsid w:val="005E753E"/>
    <w:rsid w:val="005E7672"/>
    <w:rsid w:val="005E7B26"/>
    <w:rsid w:val="005E7BA1"/>
    <w:rsid w:val="005E7C87"/>
    <w:rsid w:val="005F01BD"/>
    <w:rsid w:val="005F024B"/>
    <w:rsid w:val="005F0C09"/>
    <w:rsid w:val="005F12A2"/>
    <w:rsid w:val="005F163A"/>
    <w:rsid w:val="005F275A"/>
    <w:rsid w:val="005F29A7"/>
    <w:rsid w:val="005F2CFB"/>
    <w:rsid w:val="005F3363"/>
    <w:rsid w:val="005F3913"/>
    <w:rsid w:val="005F4004"/>
    <w:rsid w:val="005F44BA"/>
    <w:rsid w:val="005F45D6"/>
    <w:rsid w:val="005F4613"/>
    <w:rsid w:val="005F566C"/>
    <w:rsid w:val="005F5705"/>
    <w:rsid w:val="005F6042"/>
    <w:rsid w:val="005F61BE"/>
    <w:rsid w:val="005F6567"/>
    <w:rsid w:val="005F6984"/>
    <w:rsid w:val="005F6BB6"/>
    <w:rsid w:val="005F6D32"/>
    <w:rsid w:val="005F71BB"/>
    <w:rsid w:val="005F77CC"/>
    <w:rsid w:val="005F7B26"/>
    <w:rsid w:val="005F7E86"/>
    <w:rsid w:val="0060058F"/>
    <w:rsid w:val="0060064A"/>
    <w:rsid w:val="006009EC"/>
    <w:rsid w:val="00600C32"/>
    <w:rsid w:val="00601146"/>
    <w:rsid w:val="00601184"/>
    <w:rsid w:val="006013B2"/>
    <w:rsid w:val="00601809"/>
    <w:rsid w:val="00602080"/>
    <w:rsid w:val="00602391"/>
    <w:rsid w:val="00602DAC"/>
    <w:rsid w:val="00602DF2"/>
    <w:rsid w:val="006040EF"/>
    <w:rsid w:val="00604B6B"/>
    <w:rsid w:val="00604C7C"/>
    <w:rsid w:val="00605082"/>
    <w:rsid w:val="00605E71"/>
    <w:rsid w:val="00605F3F"/>
    <w:rsid w:val="00605F6D"/>
    <w:rsid w:val="00606C16"/>
    <w:rsid w:val="00606D5F"/>
    <w:rsid w:val="00607393"/>
    <w:rsid w:val="0060788A"/>
    <w:rsid w:val="006079B8"/>
    <w:rsid w:val="0061101D"/>
    <w:rsid w:val="006112D4"/>
    <w:rsid w:val="006113B0"/>
    <w:rsid w:val="006114CD"/>
    <w:rsid w:val="006116CA"/>
    <w:rsid w:val="0061254C"/>
    <w:rsid w:val="00612A46"/>
    <w:rsid w:val="00612ACF"/>
    <w:rsid w:val="00614514"/>
    <w:rsid w:val="00614937"/>
    <w:rsid w:val="00614C2C"/>
    <w:rsid w:val="0061528F"/>
    <w:rsid w:val="00615B61"/>
    <w:rsid w:val="0061610C"/>
    <w:rsid w:val="00617040"/>
    <w:rsid w:val="006176E3"/>
    <w:rsid w:val="006202E5"/>
    <w:rsid w:val="00620857"/>
    <w:rsid w:val="006214A9"/>
    <w:rsid w:val="006216C1"/>
    <w:rsid w:val="0062264F"/>
    <w:rsid w:val="0062294F"/>
    <w:rsid w:val="00623040"/>
    <w:rsid w:val="006231BF"/>
    <w:rsid w:val="00623422"/>
    <w:rsid w:val="00623B04"/>
    <w:rsid w:val="00623D87"/>
    <w:rsid w:val="00624859"/>
    <w:rsid w:val="006249AA"/>
    <w:rsid w:val="00625328"/>
    <w:rsid w:val="0062593C"/>
    <w:rsid w:val="006259EA"/>
    <w:rsid w:val="00626776"/>
    <w:rsid w:val="00626BDE"/>
    <w:rsid w:val="00626CF3"/>
    <w:rsid w:val="00627257"/>
    <w:rsid w:val="006278D9"/>
    <w:rsid w:val="00627CD0"/>
    <w:rsid w:val="006301B6"/>
    <w:rsid w:val="00630424"/>
    <w:rsid w:val="00630436"/>
    <w:rsid w:val="0063140D"/>
    <w:rsid w:val="00631CE0"/>
    <w:rsid w:val="006329E8"/>
    <w:rsid w:val="00632B2F"/>
    <w:rsid w:val="00632CF9"/>
    <w:rsid w:val="0063384C"/>
    <w:rsid w:val="00633B08"/>
    <w:rsid w:val="00633C36"/>
    <w:rsid w:val="00633CB0"/>
    <w:rsid w:val="00634AC7"/>
    <w:rsid w:val="00634C6B"/>
    <w:rsid w:val="0063500F"/>
    <w:rsid w:val="006354DC"/>
    <w:rsid w:val="006355D7"/>
    <w:rsid w:val="00635846"/>
    <w:rsid w:val="00635A82"/>
    <w:rsid w:val="00636067"/>
    <w:rsid w:val="00636238"/>
    <w:rsid w:val="006366A0"/>
    <w:rsid w:val="00636B5D"/>
    <w:rsid w:val="00637041"/>
    <w:rsid w:val="006379A6"/>
    <w:rsid w:val="00637B76"/>
    <w:rsid w:val="00640304"/>
    <w:rsid w:val="006408BE"/>
    <w:rsid w:val="00641AA1"/>
    <w:rsid w:val="0064228B"/>
    <w:rsid w:val="00642920"/>
    <w:rsid w:val="006438BB"/>
    <w:rsid w:val="00643B3F"/>
    <w:rsid w:val="00643B59"/>
    <w:rsid w:val="00643BDA"/>
    <w:rsid w:val="00643C3E"/>
    <w:rsid w:val="00643F79"/>
    <w:rsid w:val="006440F7"/>
    <w:rsid w:val="00645230"/>
    <w:rsid w:val="00645598"/>
    <w:rsid w:val="00645E28"/>
    <w:rsid w:val="00646AB7"/>
    <w:rsid w:val="00646EEC"/>
    <w:rsid w:val="00647219"/>
    <w:rsid w:val="00647421"/>
    <w:rsid w:val="0064756F"/>
    <w:rsid w:val="00650274"/>
    <w:rsid w:val="00650359"/>
    <w:rsid w:val="006505D1"/>
    <w:rsid w:val="006513F9"/>
    <w:rsid w:val="00651921"/>
    <w:rsid w:val="00651AD6"/>
    <w:rsid w:val="0065220B"/>
    <w:rsid w:val="0065338F"/>
    <w:rsid w:val="006536F0"/>
    <w:rsid w:val="00654678"/>
    <w:rsid w:val="00654F5C"/>
    <w:rsid w:val="006552BB"/>
    <w:rsid w:val="006558B7"/>
    <w:rsid w:val="00655F91"/>
    <w:rsid w:val="0065632B"/>
    <w:rsid w:val="00656580"/>
    <w:rsid w:val="0065673A"/>
    <w:rsid w:val="00657044"/>
    <w:rsid w:val="0065711D"/>
    <w:rsid w:val="006571B6"/>
    <w:rsid w:val="00657708"/>
    <w:rsid w:val="00657DFA"/>
    <w:rsid w:val="00660011"/>
    <w:rsid w:val="006608AA"/>
    <w:rsid w:val="00660BB2"/>
    <w:rsid w:val="00661937"/>
    <w:rsid w:val="006623E0"/>
    <w:rsid w:val="00662765"/>
    <w:rsid w:val="00662A8F"/>
    <w:rsid w:val="0066311A"/>
    <w:rsid w:val="00663CA5"/>
    <w:rsid w:val="006647C9"/>
    <w:rsid w:val="00664E68"/>
    <w:rsid w:val="0066520F"/>
    <w:rsid w:val="00665304"/>
    <w:rsid w:val="0066652E"/>
    <w:rsid w:val="006668D5"/>
    <w:rsid w:val="00666DA0"/>
    <w:rsid w:val="006671BB"/>
    <w:rsid w:val="00667540"/>
    <w:rsid w:val="00671491"/>
    <w:rsid w:val="0067263C"/>
    <w:rsid w:val="00672A35"/>
    <w:rsid w:val="00672AFE"/>
    <w:rsid w:val="00672D42"/>
    <w:rsid w:val="00673862"/>
    <w:rsid w:val="0067394B"/>
    <w:rsid w:val="00673AE7"/>
    <w:rsid w:val="00673FB0"/>
    <w:rsid w:val="0067445A"/>
    <w:rsid w:val="00674510"/>
    <w:rsid w:val="0067461B"/>
    <w:rsid w:val="00674F4C"/>
    <w:rsid w:val="00674FD6"/>
    <w:rsid w:val="006750DC"/>
    <w:rsid w:val="006759E1"/>
    <w:rsid w:val="006761CF"/>
    <w:rsid w:val="00676617"/>
    <w:rsid w:val="0067688C"/>
    <w:rsid w:val="00677B71"/>
    <w:rsid w:val="00677D7F"/>
    <w:rsid w:val="006801F6"/>
    <w:rsid w:val="0068111B"/>
    <w:rsid w:val="00681721"/>
    <w:rsid w:val="00681E81"/>
    <w:rsid w:val="00681F93"/>
    <w:rsid w:val="0068261B"/>
    <w:rsid w:val="00682805"/>
    <w:rsid w:val="00682D17"/>
    <w:rsid w:val="00682D71"/>
    <w:rsid w:val="00682EF1"/>
    <w:rsid w:val="0068385C"/>
    <w:rsid w:val="006845BC"/>
    <w:rsid w:val="00684EDF"/>
    <w:rsid w:val="00685468"/>
    <w:rsid w:val="0068548B"/>
    <w:rsid w:val="006864D3"/>
    <w:rsid w:val="00686C6B"/>
    <w:rsid w:val="00687189"/>
    <w:rsid w:val="0068738B"/>
    <w:rsid w:val="006877C3"/>
    <w:rsid w:val="00687845"/>
    <w:rsid w:val="00690C45"/>
    <w:rsid w:val="00691BC0"/>
    <w:rsid w:val="00691F75"/>
    <w:rsid w:val="0069297B"/>
    <w:rsid w:val="00692BB5"/>
    <w:rsid w:val="00693063"/>
    <w:rsid w:val="00694395"/>
    <w:rsid w:val="00694464"/>
    <w:rsid w:val="00694BA6"/>
    <w:rsid w:val="00694E43"/>
    <w:rsid w:val="00695175"/>
    <w:rsid w:val="00695432"/>
    <w:rsid w:val="006954E1"/>
    <w:rsid w:val="00695D24"/>
    <w:rsid w:val="00697841"/>
    <w:rsid w:val="00697A6C"/>
    <w:rsid w:val="00697BAD"/>
    <w:rsid w:val="00697EEF"/>
    <w:rsid w:val="00697F34"/>
    <w:rsid w:val="006A0311"/>
    <w:rsid w:val="006A04ED"/>
    <w:rsid w:val="006A0901"/>
    <w:rsid w:val="006A0D86"/>
    <w:rsid w:val="006A11CD"/>
    <w:rsid w:val="006A1338"/>
    <w:rsid w:val="006A18FE"/>
    <w:rsid w:val="006A1A23"/>
    <w:rsid w:val="006A1EDF"/>
    <w:rsid w:val="006A2174"/>
    <w:rsid w:val="006A28DD"/>
    <w:rsid w:val="006A299E"/>
    <w:rsid w:val="006A3393"/>
    <w:rsid w:val="006A33FA"/>
    <w:rsid w:val="006A352B"/>
    <w:rsid w:val="006A3610"/>
    <w:rsid w:val="006A3976"/>
    <w:rsid w:val="006A3FC0"/>
    <w:rsid w:val="006A462E"/>
    <w:rsid w:val="006A4C57"/>
    <w:rsid w:val="006A4FBF"/>
    <w:rsid w:val="006A5317"/>
    <w:rsid w:val="006A54A3"/>
    <w:rsid w:val="006A54FC"/>
    <w:rsid w:val="006A5B8E"/>
    <w:rsid w:val="006A5BDA"/>
    <w:rsid w:val="006A5C4B"/>
    <w:rsid w:val="006A655F"/>
    <w:rsid w:val="006A6804"/>
    <w:rsid w:val="006A6BE7"/>
    <w:rsid w:val="006A6C75"/>
    <w:rsid w:val="006A70D1"/>
    <w:rsid w:val="006A713F"/>
    <w:rsid w:val="006A7980"/>
    <w:rsid w:val="006A7D11"/>
    <w:rsid w:val="006B005F"/>
    <w:rsid w:val="006B00EC"/>
    <w:rsid w:val="006B0395"/>
    <w:rsid w:val="006B0B13"/>
    <w:rsid w:val="006B0B1A"/>
    <w:rsid w:val="006B0EF5"/>
    <w:rsid w:val="006B0FAA"/>
    <w:rsid w:val="006B19D9"/>
    <w:rsid w:val="006B1AE9"/>
    <w:rsid w:val="006B1F08"/>
    <w:rsid w:val="006B2E1B"/>
    <w:rsid w:val="006B3141"/>
    <w:rsid w:val="006B3294"/>
    <w:rsid w:val="006B38A0"/>
    <w:rsid w:val="006B53DA"/>
    <w:rsid w:val="006B5CBF"/>
    <w:rsid w:val="006B6049"/>
    <w:rsid w:val="006B643C"/>
    <w:rsid w:val="006B6605"/>
    <w:rsid w:val="006B7104"/>
    <w:rsid w:val="006B76CC"/>
    <w:rsid w:val="006C0282"/>
    <w:rsid w:val="006C10B1"/>
    <w:rsid w:val="006C1330"/>
    <w:rsid w:val="006C1A31"/>
    <w:rsid w:val="006C1C25"/>
    <w:rsid w:val="006C22D2"/>
    <w:rsid w:val="006C2D88"/>
    <w:rsid w:val="006C3384"/>
    <w:rsid w:val="006C339A"/>
    <w:rsid w:val="006C3668"/>
    <w:rsid w:val="006C3B90"/>
    <w:rsid w:val="006C4087"/>
    <w:rsid w:val="006C40E7"/>
    <w:rsid w:val="006C43A5"/>
    <w:rsid w:val="006C4A53"/>
    <w:rsid w:val="006C506E"/>
    <w:rsid w:val="006C5335"/>
    <w:rsid w:val="006C69EE"/>
    <w:rsid w:val="006C6BA3"/>
    <w:rsid w:val="006C73C9"/>
    <w:rsid w:val="006C78F2"/>
    <w:rsid w:val="006C7ECE"/>
    <w:rsid w:val="006D01D8"/>
    <w:rsid w:val="006D0272"/>
    <w:rsid w:val="006D0692"/>
    <w:rsid w:val="006D107C"/>
    <w:rsid w:val="006D138D"/>
    <w:rsid w:val="006D23CE"/>
    <w:rsid w:val="006D25C1"/>
    <w:rsid w:val="006D350B"/>
    <w:rsid w:val="006D36B4"/>
    <w:rsid w:val="006D36BA"/>
    <w:rsid w:val="006D3D53"/>
    <w:rsid w:val="006D41E5"/>
    <w:rsid w:val="006D4733"/>
    <w:rsid w:val="006D4B34"/>
    <w:rsid w:val="006D4E0D"/>
    <w:rsid w:val="006D517D"/>
    <w:rsid w:val="006D51C1"/>
    <w:rsid w:val="006D67AC"/>
    <w:rsid w:val="006D6922"/>
    <w:rsid w:val="006D6B39"/>
    <w:rsid w:val="006D7481"/>
    <w:rsid w:val="006D7AFF"/>
    <w:rsid w:val="006D7BE6"/>
    <w:rsid w:val="006E1AB4"/>
    <w:rsid w:val="006E1FEC"/>
    <w:rsid w:val="006E23F8"/>
    <w:rsid w:val="006E2817"/>
    <w:rsid w:val="006E2E74"/>
    <w:rsid w:val="006E388F"/>
    <w:rsid w:val="006E3A6B"/>
    <w:rsid w:val="006E3CC0"/>
    <w:rsid w:val="006E4123"/>
    <w:rsid w:val="006E44C6"/>
    <w:rsid w:val="006E4522"/>
    <w:rsid w:val="006E4B07"/>
    <w:rsid w:val="006E4C03"/>
    <w:rsid w:val="006E57F3"/>
    <w:rsid w:val="006E61C9"/>
    <w:rsid w:val="006E61F0"/>
    <w:rsid w:val="006E6752"/>
    <w:rsid w:val="006E683F"/>
    <w:rsid w:val="006E6BF2"/>
    <w:rsid w:val="006F0D68"/>
    <w:rsid w:val="006F0EA2"/>
    <w:rsid w:val="006F0EF4"/>
    <w:rsid w:val="006F1394"/>
    <w:rsid w:val="006F15E9"/>
    <w:rsid w:val="006F176F"/>
    <w:rsid w:val="006F1C7D"/>
    <w:rsid w:val="006F1D0C"/>
    <w:rsid w:val="006F203E"/>
    <w:rsid w:val="006F2C76"/>
    <w:rsid w:val="006F3553"/>
    <w:rsid w:val="006F35A9"/>
    <w:rsid w:val="006F38C1"/>
    <w:rsid w:val="006F3A89"/>
    <w:rsid w:val="006F3FC5"/>
    <w:rsid w:val="006F47C8"/>
    <w:rsid w:val="006F492E"/>
    <w:rsid w:val="006F496B"/>
    <w:rsid w:val="006F53DC"/>
    <w:rsid w:val="006F5F3F"/>
    <w:rsid w:val="006F6168"/>
    <w:rsid w:val="006F6CF6"/>
    <w:rsid w:val="006F6EFA"/>
    <w:rsid w:val="006F7558"/>
    <w:rsid w:val="006F7633"/>
    <w:rsid w:val="006F7A96"/>
    <w:rsid w:val="006F7E8A"/>
    <w:rsid w:val="00700C47"/>
    <w:rsid w:val="00700C5E"/>
    <w:rsid w:val="00701284"/>
    <w:rsid w:val="0070158C"/>
    <w:rsid w:val="007019E1"/>
    <w:rsid w:val="007024C0"/>
    <w:rsid w:val="00702502"/>
    <w:rsid w:val="007025BB"/>
    <w:rsid w:val="007028BC"/>
    <w:rsid w:val="00702981"/>
    <w:rsid w:val="00702B15"/>
    <w:rsid w:val="00702CD5"/>
    <w:rsid w:val="00702F7B"/>
    <w:rsid w:val="00703613"/>
    <w:rsid w:val="00703A00"/>
    <w:rsid w:val="00703C79"/>
    <w:rsid w:val="00703DD5"/>
    <w:rsid w:val="00703F9C"/>
    <w:rsid w:val="00704055"/>
    <w:rsid w:val="00704418"/>
    <w:rsid w:val="00704910"/>
    <w:rsid w:val="007049FE"/>
    <w:rsid w:val="00704C06"/>
    <w:rsid w:val="0070564B"/>
    <w:rsid w:val="00705714"/>
    <w:rsid w:val="00705B84"/>
    <w:rsid w:val="00705C48"/>
    <w:rsid w:val="00705F53"/>
    <w:rsid w:val="007066EA"/>
    <w:rsid w:val="00706BC4"/>
    <w:rsid w:val="0070741D"/>
    <w:rsid w:val="00707A4F"/>
    <w:rsid w:val="00707F85"/>
    <w:rsid w:val="007107A7"/>
    <w:rsid w:val="0071080E"/>
    <w:rsid w:val="00710CBA"/>
    <w:rsid w:val="00710FBC"/>
    <w:rsid w:val="00711184"/>
    <w:rsid w:val="007118D9"/>
    <w:rsid w:val="00712398"/>
    <w:rsid w:val="007123B6"/>
    <w:rsid w:val="00712D06"/>
    <w:rsid w:val="00712E71"/>
    <w:rsid w:val="00713A82"/>
    <w:rsid w:val="00713BBD"/>
    <w:rsid w:val="007146DA"/>
    <w:rsid w:val="007146FC"/>
    <w:rsid w:val="00714865"/>
    <w:rsid w:val="007149D4"/>
    <w:rsid w:val="00714BCC"/>
    <w:rsid w:val="00714C7F"/>
    <w:rsid w:val="00715542"/>
    <w:rsid w:val="00715548"/>
    <w:rsid w:val="00715835"/>
    <w:rsid w:val="00715AF5"/>
    <w:rsid w:val="00715F3F"/>
    <w:rsid w:val="00716B2A"/>
    <w:rsid w:val="00716C7A"/>
    <w:rsid w:val="00717CB9"/>
    <w:rsid w:val="007207D8"/>
    <w:rsid w:val="00720ADC"/>
    <w:rsid w:val="00721285"/>
    <w:rsid w:val="00721505"/>
    <w:rsid w:val="007219FE"/>
    <w:rsid w:val="00721B57"/>
    <w:rsid w:val="0072228B"/>
    <w:rsid w:val="007222E7"/>
    <w:rsid w:val="0072314C"/>
    <w:rsid w:val="00723B92"/>
    <w:rsid w:val="00724970"/>
    <w:rsid w:val="00724A39"/>
    <w:rsid w:val="00724B9D"/>
    <w:rsid w:val="00725C71"/>
    <w:rsid w:val="00725E66"/>
    <w:rsid w:val="00726133"/>
    <w:rsid w:val="00726913"/>
    <w:rsid w:val="0072692D"/>
    <w:rsid w:val="00726D68"/>
    <w:rsid w:val="00726DED"/>
    <w:rsid w:val="00726E4E"/>
    <w:rsid w:val="007278CA"/>
    <w:rsid w:val="00727EC8"/>
    <w:rsid w:val="00730339"/>
    <w:rsid w:val="00730503"/>
    <w:rsid w:val="00730CB1"/>
    <w:rsid w:val="00730F22"/>
    <w:rsid w:val="0073233F"/>
    <w:rsid w:val="007326CB"/>
    <w:rsid w:val="00732E13"/>
    <w:rsid w:val="00733CA4"/>
    <w:rsid w:val="00733E3A"/>
    <w:rsid w:val="00733FAA"/>
    <w:rsid w:val="00734142"/>
    <w:rsid w:val="00735324"/>
    <w:rsid w:val="00735EB1"/>
    <w:rsid w:val="007362B8"/>
    <w:rsid w:val="007362F2"/>
    <w:rsid w:val="00736E6F"/>
    <w:rsid w:val="00737BDD"/>
    <w:rsid w:val="0074065E"/>
    <w:rsid w:val="00740791"/>
    <w:rsid w:val="007407E9"/>
    <w:rsid w:val="00740813"/>
    <w:rsid w:val="00740B09"/>
    <w:rsid w:val="00740B0B"/>
    <w:rsid w:val="00740D68"/>
    <w:rsid w:val="00740F03"/>
    <w:rsid w:val="00741035"/>
    <w:rsid w:val="00741944"/>
    <w:rsid w:val="0074232C"/>
    <w:rsid w:val="00742B58"/>
    <w:rsid w:val="00742F71"/>
    <w:rsid w:val="00743403"/>
    <w:rsid w:val="007437C8"/>
    <w:rsid w:val="007437DB"/>
    <w:rsid w:val="00743A44"/>
    <w:rsid w:val="00743AFD"/>
    <w:rsid w:val="00743F4B"/>
    <w:rsid w:val="0074423C"/>
    <w:rsid w:val="00744485"/>
    <w:rsid w:val="00744C2E"/>
    <w:rsid w:val="0074529F"/>
    <w:rsid w:val="00745957"/>
    <w:rsid w:val="00745974"/>
    <w:rsid w:val="00745BDD"/>
    <w:rsid w:val="00745DE5"/>
    <w:rsid w:val="00745E8C"/>
    <w:rsid w:val="00745F49"/>
    <w:rsid w:val="00746121"/>
    <w:rsid w:val="007468B6"/>
    <w:rsid w:val="00746EDE"/>
    <w:rsid w:val="007475E9"/>
    <w:rsid w:val="00747C07"/>
    <w:rsid w:val="00747D3D"/>
    <w:rsid w:val="00747DEE"/>
    <w:rsid w:val="00750670"/>
    <w:rsid w:val="00750882"/>
    <w:rsid w:val="00751B56"/>
    <w:rsid w:val="00751FD9"/>
    <w:rsid w:val="00752125"/>
    <w:rsid w:val="00752CD0"/>
    <w:rsid w:val="007534AC"/>
    <w:rsid w:val="00753687"/>
    <w:rsid w:val="00753C9C"/>
    <w:rsid w:val="00754030"/>
    <w:rsid w:val="00754DEC"/>
    <w:rsid w:val="007552AD"/>
    <w:rsid w:val="007557A1"/>
    <w:rsid w:val="00755E79"/>
    <w:rsid w:val="007566E2"/>
    <w:rsid w:val="007568BF"/>
    <w:rsid w:val="00756A9B"/>
    <w:rsid w:val="007577E3"/>
    <w:rsid w:val="00757BEA"/>
    <w:rsid w:val="00757DD9"/>
    <w:rsid w:val="00760820"/>
    <w:rsid w:val="00760D93"/>
    <w:rsid w:val="0076120C"/>
    <w:rsid w:val="00761A14"/>
    <w:rsid w:val="0076243E"/>
    <w:rsid w:val="00762525"/>
    <w:rsid w:val="00762D44"/>
    <w:rsid w:val="007636B5"/>
    <w:rsid w:val="0076370B"/>
    <w:rsid w:val="007637CC"/>
    <w:rsid w:val="0076397E"/>
    <w:rsid w:val="007661D4"/>
    <w:rsid w:val="00766BE4"/>
    <w:rsid w:val="00766D9B"/>
    <w:rsid w:val="00766E24"/>
    <w:rsid w:val="007673F7"/>
    <w:rsid w:val="00767D00"/>
    <w:rsid w:val="00770224"/>
    <w:rsid w:val="00770B2E"/>
    <w:rsid w:val="00770F5C"/>
    <w:rsid w:val="00771295"/>
    <w:rsid w:val="0077151D"/>
    <w:rsid w:val="007718AE"/>
    <w:rsid w:val="00771A05"/>
    <w:rsid w:val="00771D03"/>
    <w:rsid w:val="00771FA1"/>
    <w:rsid w:val="0077285E"/>
    <w:rsid w:val="00772D5A"/>
    <w:rsid w:val="007730EF"/>
    <w:rsid w:val="00773195"/>
    <w:rsid w:val="0077344E"/>
    <w:rsid w:val="00773D08"/>
    <w:rsid w:val="00773F00"/>
    <w:rsid w:val="00773F2C"/>
    <w:rsid w:val="0077443F"/>
    <w:rsid w:val="00775092"/>
    <w:rsid w:val="00775AAD"/>
    <w:rsid w:val="00775C3D"/>
    <w:rsid w:val="0077613B"/>
    <w:rsid w:val="007766E8"/>
    <w:rsid w:val="00776E34"/>
    <w:rsid w:val="0077782B"/>
    <w:rsid w:val="00777AC7"/>
    <w:rsid w:val="007802B1"/>
    <w:rsid w:val="0078048F"/>
    <w:rsid w:val="00780768"/>
    <w:rsid w:val="00782931"/>
    <w:rsid w:val="007832F3"/>
    <w:rsid w:val="00783794"/>
    <w:rsid w:val="00783F55"/>
    <w:rsid w:val="007846C5"/>
    <w:rsid w:val="00784CA7"/>
    <w:rsid w:val="00784E31"/>
    <w:rsid w:val="00784ED0"/>
    <w:rsid w:val="00784F30"/>
    <w:rsid w:val="007856FF"/>
    <w:rsid w:val="007857D4"/>
    <w:rsid w:val="00785A79"/>
    <w:rsid w:val="0078640D"/>
    <w:rsid w:val="00787719"/>
    <w:rsid w:val="0078775C"/>
    <w:rsid w:val="00787B8F"/>
    <w:rsid w:val="00787C1A"/>
    <w:rsid w:val="00787EA5"/>
    <w:rsid w:val="00787F62"/>
    <w:rsid w:val="00790B27"/>
    <w:rsid w:val="00790D1D"/>
    <w:rsid w:val="00791412"/>
    <w:rsid w:val="007919D4"/>
    <w:rsid w:val="00791C64"/>
    <w:rsid w:val="00791E22"/>
    <w:rsid w:val="00791FD0"/>
    <w:rsid w:val="007920A8"/>
    <w:rsid w:val="007928A4"/>
    <w:rsid w:val="007929CE"/>
    <w:rsid w:val="00792C6C"/>
    <w:rsid w:val="00792DBC"/>
    <w:rsid w:val="00792E8D"/>
    <w:rsid w:val="00793D4A"/>
    <w:rsid w:val="0079434C"/>
    <w:rsid w:val="007948A6"/>
    <w:rsid w:val="007948C0"/>
    <w:rsid w:val="00795932"/>
    <w:rsid w:val="00795B38"/>
    <w:rsid w:val="00795D8B"/>
    <w:rsid w:val="00795EA7"/>
    <w:rsid w:val="007961C8"/>
    <w:rsid w:val="007976F5"/>
    <w:rsid w:val="00797A87"/>
    <w:rsid w:val="00797C0C"/>
    <w:rsid w:val="007A0032"/>
    <w:rsid w:val="007A0DAC"/>
    <w:rsid w:val="007A1300"/>
    <w:rsid w:val="007A18FB"/>
    <w:rsid w:val="007A1CDF"/>
    <w:rsid w:val="007A1F2B"/>
    <w:rsid w:val="007A21E3"/>
    <w:rsid w:val="007A290C"/>
    <w:rsid w:val="007A3148"/>
    <w:rsid w:val="007A3D85"/>
    <w:rsid w:val="007A3F6D"/>
    <w:rsid w:val="007A414F"/>
    <w:rsid w:val="007A43AF"/>
    <w:rsid w:val="007A44F3"/>
    <w:rsid w:val="007A5054"/>
    <w:rsid w:val="007A509C"/>
    <w:rsid w:val="007A5327"/>
    <w:rsid w:val="007A5A41"/>
    <w:rsid w:val="007A5B4F"/>
    <w:rsid w:val="007A66C5"/>
    <w:rsid w:val="007A6915"/>
    <w:rsid w:val="007A704E"/>
    <w:rsid w:val="007A7135"/>
    <w:rsid w:val="007A7136"/>
    <w:rsid w:val="007A7CF3"/>
    <w:rsid w:val="007B0E77"/>
    <w:rsid w:val="007B10DB"/>
    <w:rsid w:val="007B21ED"/>
    <w:rsid w:val="007B2B8B"/>
    <w:rsid w:val="007B34E6"/>
    <w:rsid w:val="007B3DDF"/>
    <w:rsid w:val="007B400B"/>
    <w:rsid w:val="007B4065"/>
    <w:rsid w:val="007B5968"/>
    <w:rsid w:val="007B6462"/>
    <w:rsid w:val="007B6A75"/>
    <w:rsid w:val="007B7E06"/>
    <w:rsid w:val="007C03D0"/>
    <w:rsid w:val="007C0D82"/>
    <w:rsid w:val="007C0DFC"/>
    <w:rsid w:val="007C130C"/>
    <w:rsid w:val="007C1A4F"/>
    <w:rsid w:val="007C1A97"/>
    <w:rsid w:val="007C1D1C"/>
    <w:rsid w:val="007C1F30"/>
    <w:rsid w:val="007C1F51"/>
    <w:rsid w:val="007C2010"/>
    <w:rsid w:val="007C2505"/>
    <w:rsid w:val="007C2699"/>
    <w:rsid w:val="007C2BF1"/>
    <w:rsid w:val="007C3393"/>
    <w:rsid w:val="007C4079"/>
    <w:rsid w:val="007C4615"/>
    <w:rsid w:val="007C47AC"/>
    <w:rsid w:val="007C56CE"/>
    <w:rsid w:val="007C5C8D"/>
    <w:rsid w:val="007C5E1D"/>
    <w:rsid w:val="007C6380"/>
    <w:rsid w:val="007C6619"/>
    <w:rsid w:val="007C68A5"/>
    <w:rsid w:val="007C700B"/>
    <w:rsid w:val="007C7BA5"/>
    <w:rsid w:val="007D0305"/>
    <w:rsid w:val="007D0815"/>
    <w:rsid w:val="007D0B54"/>
    <w:rsid w:val="007D0BD5"/>
    <w:rsid w:val="007D14E4"/>
    <w:rsid w:val="007D1D2C"/>
    <w:rsid w:val="007D1D93"/>
    <w:rsid w:val="007D34DF"/>
    <w:rsid w:val="007D3783"/>
    <w:rsid w:val="007D38EA"/>
    <w:rsid w:val="007D4919"/>
    <w:rsid w:val="007D509A"/>
    <w:rsid w:val="007D5740"/>
    <w:rsid w:val="007D6058"/>
    <w:rsid w:val="007D6ACF"/>
    <w:rsid w:val="007D7856"/>
    <w:rsid w:val="007E0289"/>
    <w:rsid w:val="007E0A2A"/>
    <w:rsid w:val="007E0E8B"/>
    <w:rsid w:val="007E1366"/>
    <w:rsid w:val="007E13D5"/>
    <w:rsid w:val="007E1801"/>
    <w:rsid w:val="007E3716"/>
    <w:rsid w:val="007E383A"/>
    <w:rsid w:val="007E3A2F"/>
    <w:rsid w:val="007E4466"/>
    <w:rsid w:val="007E4579"/>
    <w:rsid w:val="007E4A21"/>
    <w:rsid w:val="007E541D"/>
    <w:rsid w:val="007E5C06"/>
    <w:rsid w:val="007E5C28"/>
    <w:rsid w:val="007E625D"/>
    <w:rsid w:val="007E65AA"/>
    <w:rsid w:val="007E6606"/>
    <w:rsid w:val="007E684C"/>
    <w:rsid w:val="007E6908"/>
    <w:rsid w:val="007E6A0E"/>
    <w:rsid w:val="007E6D59"/>
    <w:rsid w:val="007E7510"/>
    <w:rsid w:val="007F0A97"/>
    <w:rsid w:val="007F2419"/>
    <w:rsid w:val="007F246A"/>
    <w:rsid w:val="007F28DC"/>
    <w:rsid w:val="007F29D1"/>
    <w:rsid w:val="007F2D1F"/>
    <w:rsid w:val="007F33F8"/>
    <w:rsid w:val="007F383E"/>
    <w:rsid w:val="007F3B65"/>
    <w:rsid w:val="007F5223"/>
    <w:rsid w:val="007F53E3"/>
    <w:rsid w:val="007F635F"/>
    <w:rsid w:val="007F6360"/>
    <w:rsid w:val="007F6A02"/>
    <w:rsid w:val="007F7598"/>
    <w:rsid w:val="007F7C1C"/>
    <w:rsid w:val="007F7DB2"/>
    <w:rsid w:val="007F7FBC"/>
    <w:rsid w:val="00800446"/>
    <w:rsid w:val="00800693"/>
    <w:rsid w:val="00800AD9"/>
    <w:rsid w:val="00800B7B"/>
    <w:rsid w:val="00801989"/>
    <w:rsid w:val="00801AAF"/>
    <w:rsid w:val="00801E2D"/>
    <w:rsid w:val="00802185"/>
    <w:rsid w:val="00802217"/>
    <w:rsid w:val="00802F00"/>
    <w:rsid w:val="00803234"/>
    <w:rsid w:val="00803C02"/>
    <w:rsid w:val="008040FA"/>
    <w:rsid w:val="00804392"/>
    <w:rsid w:val="008045BB"/>
    <w:rsid w:val="00804636"/>
    <w:rsid w:val="008046E7"/>
    <w:rsid w:val="00804A98"/>
    <w:rsid w:val="0080533E"/>
    <w:rsid w:val="008058C1"/>
    <w:rsid w:val="00805C43"/>
    <w:rsid w:val="0080605F"/>
    <w:rsid w:val="0080635E"/>
    <w:rsid w:val="008063AE"/>
    <w:rsid w:val="008070B8"/>
    <w:rsid w:val="0080752D"/>
    <w:rsid w:val="00807998"/>
    <w:rsid w:val="0080799B"/>
    <w:rsid w:val="00807B01"/>
    <w:rsid w:val="00807C87"/>
    <w:rsid w:val="00807F9B"/>
    <w:rsid w:val="0081098B"/>
    <w:rsid w:val="008109E8"/>
    <w:rsid w:val="00810C50"/>
    <w:rsid w:val="00810F32"/>
    <w:rsid w:val="0081126B"/>
    <w:rsid w:val="00811A30"/>
    <w:rsid w:val="0081204F"/>
    <w:rsid w:val="00812169"/>
    <w:rsid w:val="00812400"/>
    <w:rsid w:val="00813926"/>
    <w:rsid w:val="008139C7"/>
    <w:rsid w:val="00813D5C"/>
    <w:rsid w:val="00814034"/>
    <w:rsid w:val="00814D6B"/>
    <w:rsid w:val="00815032"/>
    <w:rsid w:val="00815AF4"/>
    <w:rsid w:val="00816330"/>
    <w:rsid w:val="00816467"/>
    <w:rsid w:val="0081689A"/>
    <w:rsid w:val="00816922"/>
    <w:rsid w:val="00816954"/>
    <w:rsid w:val="00816D5E"/>
    <w:rsid w:val="008170B8"/>
    <w:rsid w:val="0081721F"/>
    <w:rsid w:val="008213C7"/>
    <w:rsid w:val="008214ED"/>
    <w:rsid w:val="00821E21"/>
    <w:rsid w:val="00821F14"/>
    <w:rsid w:val="00822331"/>
    <w:rsid w:val="008223CD"/>
    <w:rsid w:val="00822C20"/>
    <w:rsid w:val="00822DE3"/>
    <w:rsid w:val="00824087"/>
    <w:rsid w:val="008242F2"/>
    <w:rsid w:val="00825035"/>
    <w:rsid w:val="008257A5"/>
    <w:rsid w:val="0082638D"/>
    <w:rsid w:val="00826FFA"/>
    <w:rsid w:val="00830472"/>
    <w:rsid w:val="0083137A"/>
    <w:rsid w:val="00831D52"/>
    <w:rsid w:val="00831DDE"/>
    <w:rsid w:val="00831E50"/>
    <w:rsid w:val="00832B4D"/>
    <w:rsid w:val="00832C79"/>
    <w:rsid w:val="00832CFB"/>
    <w:rsid w:val="00834019"/>
    <w:rsid w:val="0083416D"/>
    <w:rsid w:val="00834228"/>
    <w:rsid w:val="00834889"/>
    <w:rsid w:val="00834CA5"/>
    <w:rsid w:val="00834E1E"/>
    <w:rsid w:val="0083517C"/>
    <w:rsid w:val="008352EE"/>
    <w:rsid w:val="00835B44"/>
    <w:rsid w:val="00835DF3"/>
    <w:rsid w:val="00836868"/>
    <w:rsid w:val="008369FF"/>
    <w:rsid w:val="00836D20"/>
    <w:rsid w:val="00837750"/>
    <w:rsid w:val="00837897"/>
    <w:rsid w:val="00837A1E"/>
    <w:rsid w:val="00837E06"/>
    <w:rsid w:val="00840193"/>
    <w:rsid w:val="0084071D"/>
    <w:rsid w:val="00840D13"/>
    <w:rsid w:val="00841819"/>
    <w:rsid w:val="00841B32"/>
    <w:rsid w:val="00841CFC"/>
    <w:rsid w:val="0084217C"/>
    <w:rsid w:val="0084225E"/>
    <w:rsid w:val="00842543"/>
    <w:rsid w:val="008425F8"/>
    <w:rsid w:val="00842E1B"/>
    <w:rsid w:val="00842F74"/>
    <w:rsid w:val="008437AA"/>
    <w:rsid w:val="00843F28"/>
    <w:rsid w:val="0084457C"/>
    <w:rsid w:val="0084499B"/>
    <w:rsid w:val="00844A2D"/>
    <w:rsid w:val="00845B15"/>
    <w:rsid w:val="008463A8"/>
    <w:rsid w:val="00846E2A"/>
    <w:rsid w:val="00847850"/>
    <w:rsid w:val="008478E1"/>
    <w:rsid w:val="00847922"/>
    <w:rsid w:val="00847F41"/>
    <w:rsid w:val="008505F9"/>
    <w:rsid w:val="00850784"/>
    <w:rsid w:val="00850C0A"/>
    <w:rsid w:val="00850D4A"/>
    <w:rsid w:val="00850D51"/>
    <w:rsid w:val="00850E20"/>
    <w:rsid w:val="00851B2E"/>
    <w:rsid w:val="00851C4D"/>
    <w:rsid w:val="00851D8F"/>
    <w:rsid w:val="00851E04"/>
    <w:rsid w:val="00852291"/>
    <w:rsid w:val="00852599"/>
    <w:rsid w:val="008526BB"/>
    <w:rsid w:val="00852AEE"/>
    <w:rsid w:val="00852C7B"/>
    <w:rsid w:val="00852CB4"/>
    <w:rsid w:val="00852D71"/>
    <w:rsid w:val="00853073"/>
    <w:rsid w:val="00853724"/>
    <w:rsid w:val="00853791"/>
    <w:rsid w:val="00853997"/>
    <w:rsid w:val="00853A46"/>
    <w:rsid w:val="00853BAC"/>
    <w:rsid w:val="00853DA8"/>
    <w:rsid w:val="00854129"/>
    <w:rsid w:val="00854491"/>
    <w:rsid w:val="00854725"/>
    <w:rsid w:val="008549ED"/>
    <w:rsid w:val="00854DF1"/>
    <w:rsid w:val="00855DB3"/>
    <w:rsid w:val="00856387"/>
    <w:rsid w:val="00856A59"/>
    <w:rsid w:val="00857735"/>
    <w:rsid w:val="00857B47"/>
    <w:rsid w:val="0086044A"/>
    <w:rsid w:val="008610F6"/>
    <w:rsid w:val="00861BD4"/>
    <w:rsid w:val="0086279C"/>
    <w:rsid w:val="00862B98"/>
    <w:rsid w:val="008633FA"/>
    <w:rsid w:val="00863436"/>
    <w:rsid w:val="00863CBA"/>
    <w:rsid w:val="00863D39"/>
    <w:rsid w:val="00864ADA"/>
    <w:rsid w:val="00864C1F"/>
    <w:rsid w:val="00864CD4"/>
    <w:rsid w:val="008651E0"/>
    <w:rsid w:val="00865AF8"/>
    <w:rsid w:val="00866443"/>
    <w:rsid w:val="00866598"/>
    <w:rsid w:val="008668A5"/>
    <w:rsid w:val="00867037"/>
    <w:rsid w:val="00870ACB"/>
    <w:rsid w:val="00870B21"/>
    <w:rsid w:val="00870BEC"/>
    <w:rsid w:val="00871ED1"/>
    <w:rsid w:val="0087244D"/>
    <w:rsid w:val="00872A7B"/>
    <w:rsid w:val="00872AEF"/>
    <w:rsid w:val="00872CD7"/>
    <w:rsid w:val="00872CE3"/>
    <w:rsid w:val="00872D43"/>
    <w:rsid w:val="008733D6"/>
    <w:rsid w:val="008736BB"/>
    <w:rsid w:val="00873795"/>
    <w:rsid w:val="00873A01"/>
    <w:rsid w:val="00874638"/>
    <w:rsid w:val="00874A41"/>
    <w:rsid w:val="00874C26"/>
    <w:rsid w:val="00874C45"/>
    <w:rsid w:val="0087532E"/>
    <w:rsid w:val="00875AD1"/>
    <w:rsid w:val="00875E6E"/>
    <w:rsid w:val="0087634C"/>
    <w:rsid w:val="008765BA"/>
    <w:rsid w:val="00876C11"/>
    <w:rsid w:val="00876FCD"/>
    <w:rsid w:val="008770D2"/>
    <w:rsid w:val="00877338"/>
    <w:rsid w:val="00877A9F"/>
    <w:rsid w:val="008804E8"/>
    <w:rsid w:val="0088071E"/>
    <w:rsid w:val="0088098A"/>
    <w:rsid w:val="00880C37"/>
    <w:rsid w:val="00880D82"/>
    <w:rsid w:val="00880E1E"/>
    <w:rsid w:val="008810A0"/>
    <w:rsid w:val="0088143D"/>
    <w:rsid w:val="008823A7"/>
    <w:rsid w:val="00882523"/>
    <w:rsid w:val="0088260A"/>
    <w:rsid w:val="00882F1E"/>
    <w:rsid w:val="00883044"/>
    <w:rsid w:val="008836F6"/>
    <w:rsid w:val="00883D25"/>
    <w:rsid w:val="0088511F"/>
    <w:rsid w:val="008851A3"/>
    <w:rsid w:val="0088529B"/>
    <w:rsid w:val="0088547B"/>
    <w:rsid w:val="00885659"/>
    <w:rsid w:val="00885E03"/>
    <w:rsid w:val="008861AD"/>
    <w:rsid w:val="00886B70"/>
    <w:rsid w:val="00886C6B"/>
    <w:rsid w:val="00886CBB"/>
    <w:rsid w:val="00886E43"/>
    <w:rsid w:val="00890012"/>
    <w:rsid w:val="0089016E"/>
    <w:rsid w:val="00890E88"/>
    <w:rsid w:val="008911C1"/>
    <w:rsid w:val="008915AD"/>
    <w:rsid w:val="0089174C"/>
    <w:rsid w:val="00892230"/>
    <w:rsid w:val="008923C1"/>
    <w:rsid w:val="008928AB"/>
    <w:rsid w:val="0089295E"/>
    <w:rsid w:val="00893E3A"/>
    <w:rsid w:val="00893F7E"/>
    <w:rsid w:val="00894747"/>
    <w:rsid w:val="0089539E"/>
    <w:rsid w:val="008953B2"/>
    <w:rsid w:val="00895945"/>
    <w:rsid w:val="00896219"/>
    <w:rsid w:val="008963C8"/>
    <w:rsid w:val="0089797B"/>
    <w:rsid w:val="008A024F"/>
    <w:rsid w:val="008A0286"/>
    <w:rsid w:val="008A0E51"/>
    <w:rsid w:val="008A1452"/>
    <w:rsid w:val="008A1570"/>
    <w:rsid w:val="008A1740"/>
    <w:rsid w:val="008A1F46"/>
    <w:rsid w:val="008A20FA"/>
    <w:rsid w:val="008A23CA"/>
    <w:rsid w:val="008A2E71"/>
    <w:rsid w:val="008A3169"/>
    <w:rsid w:val="008A38E8"/>
    <w:rsid w:val="008A3F27"/>
    <w:rsid w:val="008A405A"/>
    <w:rsid w:val="008A40A6"/>
    <w:rsid w:val="008A40B4"/>
    <w:rsid w:val="008A41B6"/>
    <w:rsid w:val="008A449E"/>
    <w:rsid w:val="008A5933"/>
    <w:rsid w:val="008A611E"/>
    <w:rsid w:val="008A6513"/>
    <w:rsid w:val="008A6B33"/>
    <w:rsid w:val="008A73C2"/>
    <w:rsid w:val="008A759D"/>
    <w:rsid w:val="008A783D"/>
    <w:rsid w:val="008A7B85"/>
    <w:rsid w:val="008A7C38"/>
    <w:rsid w:val="008B1A02"/>
    <w:rsid w:val="008B1B24"/>
    <w:rsid w:val="008B1EB3"/>
    <w:rsid w:val="008B2874"/>
    <w:rsid w:val="008B2D65"/>
    <w:rsid w:val="008B3542"/>
    <w:rsid w:val="008B38FF"/>
    <w:rsid w:val="008B3AE4"/>
    <w:rsid w:val="008B3E6F"/>
    <w:rsid w:val="008B4174"/>
    <w:rsid w:val="008B444E"/>
    <w:rsid w:val="008B450F"/>
    <w:rsid w:val="008B4A02"/>
    <w:rsid w:val="008B4D40"/>
    <w:rsid w:val="008B4E03"/>
    <w:rsid w:val="008B4E38"/>
    <w:rsid w:val="008B5619"/>
    <w:rsid w:val="008B602A"/>
    <w:rsid w:val="008B6344"/>
    <w:rsid w:val="008B664A"/>
    <w:rsid w:val="008B7F82"/>
    <w:rsid w:val="008C08DD"/>
    <w:rsid w:val="008C0D05"/>
    <w:rsid w:val="008C0F7D"/>
    <w:rsid w:val="008C181C"/>
    <w:rsid w:val="008C1FDD"/>
    <w:rsid w:val="008C248D"/>
    <w:rsid w:val="008C24EA"/>
    <w:rsid w:val="008C2A54"/>
    <w:rsid w:val="008C2ADF"/>
    <w:rsid w:val="008C2E31"/>
    <w:rsid w:val="008C35A6"/>
    <w:rsid w:val="008C386F"/>
    <w:rsid w:val="008C3A8A"/>
    <w:rsid w:val="008C4137"/>
    <w:rsid w:val="008C4262"/>
    <w:rsid w:val="008C4371"/>
    <w:rsid w:val="008C495E"/>
    <w:rsid w:val="008C497D"/>
    <w:rsid w:val="008C4B96"/>
    <w:rsid w:val="008C5586"/>
    <w:rsid w:val="008C7BA4"/>
    <w:rsid w:val="008D0018"/>
    <w:rsid w:val="008D059E"/>
    <w:rsid w:val="008D0988"/>
    <w:rsid w:val="008D0D60"/>
    <w:rsid w:val="008D0D75"/>
    <w:rsid w:val="008D0DB6"/>
    <w:rsid w:val="008D0DC2"/>
    <w:rsid w:val="008D14E7"/>
    <w:rsid w:val="008D1599"/>
    <w:rsid w:val="008D160D"/>
    <w:rsid w:val="008D1853"/>
    <w:rsid w:val="008D1A1E"/>
    <w:rsid w:val="008D2415"/>
    <w:rsid w:val="008D28B1"/>
    <w:rsid w:val="008D2B7A"/>
    <w:rsid w:val="008D3694"/>
    <w:rsid w:val="008D4217"/>
    <w:rsid w:val="008D497D"/>
    <w:rsid w:val="008D4BFA"/>
    <w:rsid w:val="008D5349"/>
    <w:rsid w:val="008D5E16"/>
    <w:rsid w:val="008D5E2F"/>
    <w:rsid w:val="008D6BD4"/>
    <w:rsid w:val="008D6F30"/>
    <w:rsid w:val="008E040F"/>
    <w:rsid w:val="008E08A7"/>
    <w:rsid w:val="008E0C14"/>
    <w:rsid w:val="008E24ED"/>
    <w:rsid w:val="008E3031"/>
    <w:rsid w:val="008E320E"/>
    <w:rsid w:val="008E40A6"/>
    <w:rsid w:val="008E4124"/>
    <w:rsid w:val="008E47CF"/>
    <w:rsid w:val="008E4ADA"/>
    <w:rsid w:val="008E5043"/>
    <w:rsid w:val="008E5739"/>
    <w:rsid w:val="008E5DDD"/>
    <w:rsid w:val="008E6B8F"/>
    <w:rsid w:val="008E6CC4"/>
    <w:rsid w:val="008E7904"/>
    <w:rsid w:val="008E7E26"/>
    <w:rsid w:val="008F0A8A"/>
    <w:rsid w:val="008F0ABC"/>
    <w:rsid w:val="008F0D96"/>
    <w:rsid w:val="008F1471"/>
    <w:rsid w:val="008F174F"/>
    <w:rsid w:val="008F186E"/>
    <w:rsid w:val="008F20AE"/>
    <w:rsid w:val="008F280E"/>
    <w:rsid w:val="008F2AC1"/>
    <w:rsid w:val="008F2E75"/>
    <w:rsid w:val="008F372E"/>
    <w:rsid w:val="008F3D0C"/>
    <w:rsid w:val="008F40BC"/>
    <w:rsid w:val="008F42B7"/>
    <w:rsid w:val="008F4326"/>
    <w:rsid w:val="008F492C"/>
    <w:rsid w:val="008F5AB1"/>
    <w:rsid w:val="008F5AC5"/>
    <w:rsid w:val="008F5F94"/>
    <w:rsid w:val="008F62CB"/>
    <w:rsid w:val="008F6FB1"/>
    <w:rsid w:val="008F7096"/>
    <w:rsid w:val="008F750B"/>
    <w:rsid w:val="008F7EF5"/>
    <w:rsid w:val="009001C4"/>
    <w:rsid w:val="009007A5"/>
    <w:rsid w:val="00901726"/>
    <w:rsid w:val="00901AB6"/>
    <w:rsid w:val="00901DD6"/>
    <w:rsid w:val="00902087"/>
    <w:rsid w:val="00902159"/>
    <w:rsid w:val="00902784"/>
    <w:rsid w:val="00902EE3"/>
    <w:rsid w:val="00903004"/>
    <w:rsid w:val="009039B4"/>
    <w:rsid w:val="009040D9"/>
    <w:rsid w:val="00904147"/>
    <w:rsid w:val="0090444B"/>
    <w:rsid w:val="009048A6"/>
    <w:rsid w:val="009048DF"/>
    <w:rsid w:val="00904960"/>
    <w:rsid w:val="00904B0D"/>
    <w:rsid w:val="00905204"/>
    <w:rsid w:val="00905604"/>
    <w:rsid w:val="009058AA"/>
    <w:rsid w:val="00905C3A"/>
    <w:rsid w:val="009067FE"/>
    <w:rsid w:val="00906B9F"/>
    <w:rsid w:val="00906F4B"/>
    <w:rsid w:val="00907250"/>
    <w:rsid w:val="00907546"/>
    <w:rsid w:val="00907835"/>
    <w:rsid w:val="00907966"/>
    <w:rsid w:val="009105AC"/>
    <w:rsid w:val="00910913"/>
    <w:rsid w:val="00910B77"/>
    <w:rsid w:val="00910C2B"/>
    <w:rsid w:val="00910D7D"/>
    <w:rsid w:val="00911015"/>
    <w:rsid w:val="0091302C"/>
    <w:rsid w:val="0091326E"/>
    <w:rsid w:val="00913345"/>
    <w:rsid w:val="009135F6"/>
    <w:rsid w:val="009136D3"/>
    <w:rsid w:val="00913ABF"/>
    <w:rsid w:val="00913BDB"/>
    <w:rsid w:val="0091438A"/>
    <w:rsid w:val="00914525"/>
    <w:rsid w:val="0091453C"/>
    <w:rsid w:val="009146EB"/>
    <w:rsid w:val="009152BC"/>
    <w:rsid w:val="009152F6"/>
    <w:rsid w:val="00915347"/>
    <w:rsid w:val="009157F2"/>
    <w:rsid w:val="00916518"/>
    <w:rsid w:val="009168E0"/>
    <w:rsid w:val="009169C8"/>
    <w:rsid w:val="00916A38"/>
    <w:rsid w:val="00916B34"/>
    <w:rsid w:val="009202B4"/>
    <w:rsid w:val="0092058E"/>
    <w:rsid w:val="009206CA"/>
    <w:rsid w:val="009210EE"/>
    <w:rsid w:val="00921228"/>
    <w:rsid w:val="009213CC"/>
    <w:rsid w:val="00921C6A"/>
    <w:rsid w:val="00922126"/>
    <w:rsid w:val="009223D8"/>
    <w:rsid w:val="00922A04"/>
    <w:rsid w:val="00922C1F"/>
    <w:rsid w:val="0092353D"/>
    <w:rsid w:val="00923ADF"/>
    <w:rsid w:val="00923AEC"/>
    <w:rsid w:val="0092466E"/>
    <w:rsid w:val="00925603"/>
    <w:rsid w:val="0092573B"/>
    <w:rsid w:val="009258FB"/>
    <w:rsid w:val="00925B50"/>
    <w:rsid w:val="00925F13"/>
    <w:rsid w:val="00926046"/>
    <w:rsid w:val="00926746"/>
    <w:rsid w:val="0092677E"/>
    <w:rsid w:val="00926AF8"/>
    <w:rsid w:val="00926D9C"/>
    <w:rsid w:val="00926EC3"/>
    <w:rsid w:val="00927230"/>
    <w:rsid w:val="009272F1"/>
    <w:rsid w:val="00927701"/>
    <w:rsid w:val="009300B2"/>
    <w:rsid w:val="009302EB"/>
    <w:rsid w:val="00930A15"/>
    <w:rsid w:val="00930BFD"/>
    <w:rsid w:val="009314DB"/>
    <w:rsid w:val="00931821"/>
    <w:rsid w:val="00931A79"/>
    <w:rsid w:val="00932082"/>
    <w:rsid w:val="0093250B"/>
    <w:rsid w:val="00932768"/>
    <w:rsid w:val="009329B8"/>
    <w:rsid w:val="00932B32"/>
    <w:rsid w:val="00933136"/>
    <w:rsid w:val="00934047"/>
    <w:rsid w:val="0093465B"/>
    <w:rsid w:val="0093478F"/>
    <w:rsid w:val="00934B62"/>
    <w:rsid w:val="00935080"/>
    <w:rsid w:val="0093578D"/>
    <w:rsid w:val="009357B5"/>
    <w:rsid w:val="00935E9B"/>
    <w:rsid w:val="00936C14"/>
    <w:rsid w:val="0094003F"/>
    <w:rsid w:val="00940804"/>
    <w:rsid w:val="0094091A"/>
    <w:rsid w:val="00940AD7"/>
    <w:rsid w:val="00940CC4"/>
    <w:rsid w:val="0094127E"/>
    <w:rsid w:val="009412FB"/>
    <w:rsid w:val="00941417"/>
    <w:rsid w:val="00941744"/>
    <w:rsid w:val="00941DD5"/>
    <w:rsid w:val="00941E27"/>
    <w:rsid w:val="0094233A"/>
    <w:rsid w:val="009434A2"/>
    <w:rsid w:val="00944009"/>
    <w:rsid w:val="009441BB"/>
    <w:rsid w:val="009442E8"/>
    <w:rsid w:val="00944342"/>
    <w:rsid w:val="00944373"/>
    <w:rsid w:val="009446AA"/>
    <w:rsid w:val="0094477F"/>
    <w:rsid w:val="00944CA9"/>
    <w:rsid w:val="0094560D"/>
    <w:rsid w:val="009458BB"/>
    <w:rsid w:val="00946B92"/>
    <w:rsid w:val="00946D3B"/>
    <w:rsid w:val="00946D67"/>
    <w:rsid w:val="00946ECA"/>
    <w:rsid w:val="00946FD5"/>
    <w:rsid w:val="00947454"/>
    <w:rsid w:val="0094755F"/>
    <w:rsid w:val="00947574"/>
    <w:rsid w:val="00947EAE"/>
    <w:rsid w:val="00947F71"/>
    <w:rsid w:val="009501E0"/>
    <w:rsid w:val="00950807"/>
    <w:rsid w:val="00950839"/>
    <w:rsid w:val="00950BB3"/>
    <w:rsid w:val="00950C97"/>
    <w:rsid w:val="00950D3D"/>
    <w:rsid w:val="00951642"/>
    <w:rsid w:val="009518B7"/>
    <w:rsid w:val="00952044"/>
    <w:rsid w:val="009523DA"/>
    <w:rsid w:val="0095264B"/>
    <w:rsid w:val="009526C5"/>
    <w:rsid w:val="0095297F"/>
    <w:rsid w:val="0095310F"/>
    <w:rsid w:val="009533DF"/>
    <w:rsid w:val="00953992"/>
    <w:rsid w:val="009539AF"/>
    <w:rsid w:val="009539CE"/>
    <w:rsid w:val="00954216"/>
    <w:rsid w:val="00955439"/>
    <w:rsid w:val="009557D4"/>
    <w:rsid w:val="009558B3"/>
    <w:rsid w:val="00956803"/>
    <w:rsid w:val="00956874"/>
    <w:rsid w:val="009568C0"/>
    <w:rsid w:val="00956A3F"/>
    <w:rsid w:val="00956C24"/>
    <w:rsid w:val="00956C5E"/>
    <w:rsid w:val="00956CD8"/>
    <w:rsid w:val="00957903"/>
    <w:rsid w:val="0096087F"/>
    <w:rsid w:val="00961312"/>
    <w:rsid w:val="00961AF1"/>
    <w:rsid w:val="00961FE1"/>
    <w:rsid w:val="0096226A"/>
    <w:rsid w:val="009622B6"/>
    <w:rsid w:val="009623DC"/>
    <w:rsid w:val="00962666"/>
    <w:rsid w:val="00962D1E"/>
    <w:rsid w:val="00963698"/>
    <w:rsid w:val="009636D4"/>
    <w:rsid w:val="00963B3F"/>
    <w:rsid w:val="00964E6F"/>
    <w:rsid w:val="0096516E"/>
    <w:rsid w:val="00965772"/>
    <w:rsid w:val="00966073"/>
    <w:rsid w:val="0096665B"/>
    <w:rsid w:val="00966707"/>
    <w:rsid w:val="00966DA8"/>
    <w:rsid w:val="00967484"/>
    <w:rsid w:val="009675BC"/>
    <w:rsid w:val="009679C8"/>
    <w:rsid w:val="00967EE8"/>
    <w:rsid w:val="009702C3"/>
    <w:rsid w:val="00970F86"/>
    <w:rsid w:val="0097334F"/>
    <w:rsid w:val="009738AD"/>
    <w:rsid w:val="00973942"/>
    <w:rsid w:val="0097416C"/>
    <w:rsid w:val="009749E0"/>
    <w:rsid w:val="00974F45"/>
    <w:rsid w:val="0097581E"/>
    <w:rsid w:val="00976883"/>
    <w:rsid w:val="0097690A"/>
    <w:rsid w:val="00980B13"/>
    <w:rsid w:val="00980D0D"/>
    <w:rsid w:val="00980E0E"/>
    <w:rsid w:val="00980E9C"/>
    <w:rsid w:val="00981368"/>
    <w:rsid w:val="009830FB"/>
    <w:rsid w:val="00983537"/>
    <w:rsid w:val="0098393F"/>
    <w:rsid w:val="00983ACB"/>
    <w:rsid w:val="00983C63"/>
    <w:rsid w:val="009842F5"/>
    <w:rsid w:val="009845B0"/>
    <w:rsid w:val="00984780"/>
    <w:rsid w:val="009855BA"/>
    <w:rsid w:val="00985986"/>
    <w:rsid w:val="00985BB5"/>
    <w:rsid w:val="00985C88"/>
    <w:rsid w:val="00985FE9"/>
    <w:rsid w:val="0098658C"/>
    <w:rsid w:val="0098691E"/>
    <w:rsid w:val="00987CB8"/>
    <w:rsid w:val="0099090B"/>
    <w:rsid w:val="009909BB"/>
    <w:rsid w:val="00991421"/>
    <w:rsid w:val="00991639"/>
    <w:rsid w:val="00991A3E"/>
    <w:rsid w:val="00991E6D"/>
    <w:rsid w:val="009920E6"/>
    <w:rsid w:val="009926BE"/>
    <w:rsid w:val="00992FA9"/>
    <w:rsid w:val="009934E7"/>
    <w:rsid w:val="0099477E"/>
    <w:rsid w:val="0099527E"/>
    <w:rsid w:val="00996CA7"/>
    <w:rsid w:val="00997145"/>
    <w:rsid w:val="009971C6"/>
    <w:rsid w:val="00997263"/>
    <w:rsid w:val="009972FA"/>
    <w:rsid w:val="009A048E"/>
    <w:rsid w:val="009A0C3E"/>
    <w:rsid w:val="009A1B58"/>
    <w:rsid w:val="009A1E68"/>
    <w:rsid w:val="009A253D"/>
    <w:rsid w:val="009A273C"/>
    <w:rsid w:val="009A27A9"/>
    <w:rsid w:val="009A2D1A"/>
    <w:rsid w:val="009A37D5"/>
    <w:rsid w:val="009A38DE"/>
    <w:rsid w:val="009A3C55"/>
    <w:rsid w:val="009A3DD8"/>
    <w:rsid w:val="009A3E62"/>
    <w:rsid w:val="009A3F55"/>
    <w:rsid w:val="009A3FB3"/>
    <w:rsid w:val="009A416D"/>
    <w:rsid w:val="009A4569"/>
    <w:rsid w:val="009A4B9C"/>
    <w:rsid w:val="009A4EA5"/>
    <w:rsid w:val="009A5D73"/>
    <w:rsid w:val="009A609B"/>
    <w:rsid w:val="009A6A93"/>
    <w:rsid w:val="009A6AF8"/>
    <w:rsid w:val="009A6C36"/>
    <w:rsid w:val="009A6C7B"/>
    <w:rsid w:val="009A6D67"/>
    <w:rsid w:val="009A7013"/>
    <w:rsid w:val="009A772A"/>
    <w:rsid w:val="009A77A5"/>
    <w:rsid w:val="009A7D38"/>
    <w:rsid w:val="009B049A"/>
    <w:rsid w:val="009B0623"/>
    <w:rsid w:val="009B1240"/>
    <w:rsid w:val="009B12ED"/>
    <w:rsid w:val="009B1B71"/>
    <w:rsid w:val="009B1D34"/>
    <w:rsid w:val="009B1F04"/>
    <w:rsid w:val="009B2052"/>
    <w:rsid w:val="009B22A3"/>
    <w:rsid w:val="009B28F6"/>
    <w:rsid w:val="009B2DD0"/>
    <w:rsid w:val="009B3AB3"/>
    <w:rsid w:val="009B3B62"/>
    <w:rsid w:val="009B3EF6"/>
    <w:rsid w:val="009B42A9"/>
    <w:rsid w:val="009B431E"/>
    <w:rsid w:val="009B459F"/>
    <w:rsid w:val="009B4D0C"/>
    <w:rsid w:val="009B5455"/>
    <w:rsid w:val="009B564D"/>
    <w:rsid w:val="009B5BE8"/>
    <w:rsid w:val="009B5CF9"/>
    <w:rsid w:val="009B5D69"/>
    <w:rsid w:val="009B656A"/>
    <w:rsid w:val="009B6CC1"/>
    <w:rsid w:val="009B7F1C"/>
    <w:rsid w:val="009B7FE3"/>
    <w:rsid w:val="009C0950"/>
    <w:rsid w:val="009C0C2E"/>
    <w:rsid w:val="009C1763"/>
    <w:rsid w:val="009C1BA1"/>
    <w:rsid w:val="009C25DB"/>
    <w:rsid w:val="009C3EC0"/>
    <w:rsid w:val="009C44E1"/>
    <w:rsid w:val="009C4637"/>
    <w:rsid w:val="009C48E3"/>
    <w:rsid w:val="009C4956"/>
    <w:rsid w:val="009C512F"/>
    <w:rsid w:val="009C5341"/>
    <w:rsid w:val="009C53FA"/>
    <w:rsid w:val="009C56C8"/>
    <w:rsid w:val="009C57FE"/>
    <w:rsid w:val="009C5B67"/>
    <w:rsid w:val="009C605F"/>
    <w:rsid w:val="009C61A9"/>
    <w:rsid w:val="009C62A4"/>
    <w:rsid w:val="009C66E1"/>
    <w:rsid w:val="009C68AC"/>
    <w:rsid w:val="009C68DD"/>
    <w:rsid w:val="009C6FCE"/>
    <w:rsid w:val="009C71C2"/>
    <w:rsid w:val="009C7924"/>
    <w:rsid w:val="009D0F25"/>
    <w:rsid w:val="009D1565"/>
    <w:rsid w:val="009D20D0"/>
    <w:rsid w:val="009D2A6E"/>
    <w:rsid w:val="009D2D36"/>
    <w:rsid w:val="009D317D"/>
    <w:rsid w:val="009D3B80"/>
    <w:rsid w:val="009D443A"/>
    <w:rsid w:val="009D4714"/>
    <w:rsid w:val="009D4961"/>
    <w:rsid w:val="009D4B4E"/>
    <w:rsid w:val="009D4CC5"/>
    <w:rsid w:val="009D4EC4"/>
    <w:rsid w:val="009D5072"/>
    <w:rsid w:val="009D5073"/>
    <w:rsid w:val="009D53F1"/>
    <w:rsid w:val="009D5609"/>
    <w:rsid w:val="009D5AFD"/>
    <w:rsid w:val="009D5BFA"/>
    <w:rsid w:val="009D5D84"/>
    <w:rsid w:val="009D5DAD"/>
    <w:rsid w:val="009D5FA1"/>
    <w:rsid w:val="009D5FFA"/>
    <w:rsid w:val="009D6268"/>
    <w:rsid w:val="009D6269"/>
    <w:rsid w:val="009D64B6"/>
    <w:rsid w:val="009D692D"/>
    <w:rsid w:val="009D6DCA"/>
    <w:rsid w:val="009D7189"/>
    <w:rsid w:val="009D71F0"/>
    <w:rsid w:val="009D7447"/>
    <w:rsid w:val="009D76B6"/>
    <w:rsid w:val="009D7700"/>
    <w:rsid w:val="009D7706"/>
    <w:rsid w:val="009D7A08"/>
    <w:rsid w:val="009D7A8A"/>
    <w:rsid w:val="009E05E4"/>
    <w:rsid w:val="009E06BA"/>
    <w:rsid w:val="009E0916"/>
    <w:rsid w:val="009E1014"/>
    <w:rsid w:val="009E1254"/>
    <w:rsid w:val="009E162C"/>
    <w:rsid w:val="009E186B"/>
    <w:rsid w:val="009E2116"/>
    <w:rsid w:val="009E22ED"/>
    <w:rsid w:val="009E3870"/>
    <w:rsid w:val="009E3DDD"/>
    <w:rsid w:val="009E443E"/>
    <w:rsid w:val="009E4FE8"/>
    <w:rsid w:val="009E5374"/>
    <w:rsid w:val="009E5AA1"/>
    <w:rsid w:val="009E5C2D"/>
    <w:rsid w:val="009E5D16"/>
    <w:rsid w:val="009E5DBB"/>
    <w:rsid w:val="009E6108"/>
    <w:rsid w:val="009E61DB"/>
    <w:rsid w:val="009E68BC"/>
    <w:rsid w:val="009E6AC4"/>
    <w:rsid w:val="009E7336"/>
    <w:rsid w:val="009E7BB3"/>
    <w:rsid w:val="009F02A8"/>
    <w:rsid w:val="009F05B1"/>
    <w:rsid w:val="009F0802"/>
    <w:rsid w:val="009F0820"/>
    <w:rsid w:val="009F0A17"/>
    <w:rsid w:val="009F1282"/>
    <w:rsid w:val="009F200C"/>
    <w:rsid w:val="009F21DB"/>
    <w:rsid w:val="009F24DA"/>
    <w:rsid w:val="009F299F"/>
    <w:rsid w:val="009F33D1"/>
    <w:rsid w:val="009F3B22"/>
    <w:rsid w:val="009F3B5E"/>
    <w:rsid w:val="009F3B7E"/>
    <w:rsid w:val="009F4AD0"/>
    <w:rsid w:val="009F4B0B"/>
    <w:rsid w:val="009F583E"/>
    <w:rsid w:val="009F5856"/>
    <w:rsid w:val="009F5F6F"/>
    <w:rsid w:val="009F632F"/>
    <w:rsid w:val="009F6878"/>
    <w:rsid w:val="009F69FF"/>
    <w:rsid w:val="009F6CA4"/>
    <w:rsid w:val="009F709E"/>
    <w:rsid w:val="009F7353"/>
    <w:rsid w:val="009F77C8"/>
    <w:rsid w:val="009F7D7A"/>
    <w:rsid w:val="009F7F14"/>
    <w:rsid w:val="00A0015E"/>
    <w:rsid w:val="00A00221"/>
    <w:rsid w:val="00A0043C"/>
    <w:rsid w:val="00A0155F"/>
    <w:rsid w:val="00A0194A"/>
    <w:rsid w:val="00A01DBB"/>
    <w:rsid w:val="00A01EAA"/>
    <w:rsid w:val="00A0224B"/>
    <w:rsid w:val="00A023BB"/>
    <w:rsid w:val="00A0258E"/>
    <w:rsid w:val="00A02869"/>
    <w:rsid w:val="00A03218"/>
    <w:rsid w:val="00A03C20"/>
    <w:rsid w:val="00A042B2"/>
    <w:rsid w:val="00A046EC"/>
    <w:rsid w:val="00A04A57"/>
    <w:rsid w:val="00A050A0"/>
    <w:rsid w:val="00A05CD8"/>
    <w:rsid w:val="00A06F39"/>
    <w:rsid w:val="00A07644"/>
    <w:rsid w:val="00A076E8"/>
    <w:rsid w:val="00A07C60"/>
    <w:rsid w:val="00A07EAA"/>
    <w:rsid w:val="00A1067C"/>
    <w:rsid w:val="00A108D8"/>
    <w:rsid w:val="00A10AD3"/>
    <w:rsid w:val="00A11A35"/>
    <w:rsid w:val="00A12050"/>
    <w:rsid w:val="00A12C44"/>
    <w:rsid w:val="00A12E02"/>
    <w:rsid w:val="00A1349F"/>
    <w:rsid w:val="00A1463E"/>
    <w:rsid w:val="00A14C13"/>
    <w:rsid w:val="00A14D29"/>
    <w:rsid w:val="00A14F4A"/>
    <w:rsid w:val="00A15140"/>
    <w:rsid w:val="00A154A9"/>
    <w:rsid w:val="00A15770"/>
    <w:rsid w:val="00A16CF4"/>
    <w:rsid w:val="00A16D2F"/>
    <w:rsid w:val="00A1721B"/>
    <w:rsid w:val="00A175D0"/>
    <w:rsid w:val="00A17962"/>
    <w:rsid w:val="00A17EF9"/>
    <w:rsid w:val="00A20346"/>
    <w:rsid w:val="00A207BA"/>
    <w:rsid w:val="00A20C0E"/>
    <w:rsid w:val="00A20D39"/>
    <w:rsid w:val="00A21848"/>
    <w:rsid w:val="00A21882"/>
    <w:rsid w:val="00A21B5C"/>
    <w:rsid w:val="00A21BC8"/>
    <w:rsid w:val="00A21F41"/>
    <w:rsid w:val="00A2257C"/>
    <w:rsid w:val="00A22BC6"/>
    <w:rsid w:val="00A22CF3"/>
    <w:rsid w:val="00A234B0"/>
    <w:rsid w:val="00A23638"/>
    <w:rsid w:val="00A2369B"/>
    <w:rsid w:val="00A2380E"/>
    <w:rsid w:val="00A23949"/>
    <w:rsid w:val="00A2396F"/>
    <w:rsid w:val="00A23D32"/>
    <w:rsid w:val="00A23FC9"/>
    <w:rsid w:val="00A24A8A"/>
    <w:rsid w:val="00A25221"/>
    <w:rsid w:val="00A254A0"/>
    <w:rsid w:val="00A258AC"/>
    <w:rsid w:val="00A25BFF"/>
    <w:rsid w:val="00A25F15"/>
    <w:rsid w:val="00A25F95"/>
    <w:rsid w:val="00A26087"/>
    <w:rsid w:val="00A2656A"/>
    <w:rsid w:val="00A26D2C"/>
    <w:rsid w:val="00A26FED"/>
    <w:rsid w:val="00A271EF"/>
    <w:rsid w:val="00A2746A"/>
    <w:rsid w:val="00A27A6E"/>
    <w:rsid w:val="00A27ADC"/>
    <w:rsid w:val="00A27FC0"/>
    <w:rsid w:val="00A30148"/>
    <w:rsid w:val="00A308C9"/>
    <w:rsid w:val="00A30BFE"/>
    <w:rsid w:val="00A318D5"/>
    <w:rsid w:val="00A3190B"/>
    <w:rsid w:val="00A32730"/>
    <w:rsid w:val="00A32982"/>
    <w:rsid w:val="00A32B74"/>
    <w:rsid w:val="00A3378A"/>
    <w:rsid w:val="00A33D03"/>
    <w:rsid w:val="00A342AD"/>
    <w:rsid w:val="00A346CC"/>
    <w:rsid w:val="00A349CC"/>
    <w:rsid w:val="00A357FF"/>
    <w:rsid w:val="00A359B1"/>
    <w:rsid w:val="00A36025"/>
    <w:rsid w:val="00A361D8"/>
    <w:rsid w:val="00A36FF9"/>
    <w:rsid w:val="00A370D8"/>
    <w:rsid w:val="00A3732B"/>
    <w:rsid w:val="00A37DA4"/>
    <w:rsid w:val="00A37E02"/>
    <w:rsid w:val="00A37F54"/>
    <w:rsid w:val="00A405E3"/>
    <w:rsid w:val="00A406F6"/>
    <w:rsid w:val="00A408CD"/>
    <w:rsid w:val="00A40CA8"/>
    <w:rsid w:val="00A40DB4"/>
    <w:rsid w:val="00A40E9C"/>
    <w:rsid w:val="00A41129"/>
    <w:rsid w:val="00A414D0"/>
    <w:rsid w:val="00A41698"/>
    <w:rsid w:val="00A41D6E"/>
    <w:rsid w:val="00A41E49"/>
    <w:rsid w:val="00A423AF"/>
    <w:rsid w:val="00A42F07"/>
    <w:rsid w:val="00A43295"/>
    <w:rsid w:val="00A4334C"/>
    <w:rsid w:val="00A433BA"/>
    <w:rsid w:val="00A4353D"/>
    <w:rsid w:val="00A441CA"/>
    <w:rsid w:val="00A44318"/>
    <w:rsid w:val="00A445AA"/>
    <w:rsid w:val="00A448EF"/>
    <w:rsid w:val="00A44AFF"/>
    <w:rsid w:val="00A44BD9"/>
    <w:rsid w:val="00A44C7C"/>
    <w:rsid w:val="00A44E43"/>
    <w:rsid w:val="00A44E8A"/>
    <w:rsid w:val="00A450C7"/>
    <w:rsid w:val="00A455A1"/>
    <w:rsid w:val="00A4561B"/>
    <w:rsid w:val="00A46B52"/>
    <w:rsid w:val="00A473AA"/>
    <w:rsid w:val="00A47C36"/>
    <w:rsid w:val="00A51033"/>
    <w:rsid w:val="00A516AD"/>
    <w:rsid w:val="00A5191E"/>
    <w:rsid w:val="00A51979"/>
    <w:rsid w:val="00A52573"/>
    <w:rsid w:val="00A52DF1"/>
    <w:rsid w:val="00A52EE4"/>
    <w:rsid w:val="00A53535"/>
    <w:rsid w:val="00A53638"/>
    <w:rsid w:val="00A546B8"/>
    <w:rsid w:val="00A55344"/>
    <w:rsid w:val="00A55675"/>
    <w:rsid w:val="00A558D0"/>
    <w:rsid w:val="00A55F7E"/>
    <w:rsid w:val="00A56427"/>
    <w:rsid w:val="00A56443"/>
    <w:rsid w:val="00A569D6"/>
    <w:rsid w:val="00A56ADE"/>
    <w:rsid w:val="00A575B8"/>
    <w:rsid w:val="00A57B84"/>
    <w:rsid w:val="00A57EDC"/>
    <w:rsid w:val="00A60211"/>
    <w:rsid w:val="00A602C7"/>
    <w:rsid w:val="00A60320"/>
    <w:rsid w:val="00A60592"/>
    <w:rsid w:val="00A60933"/>
    <w:rsid w:val="00A60FCA"/>
    <w:rsid w:val="00A613C5"/>
    <w:rsid w:val="00A61CB2"/>
    <w:rsid w:val="00A629CD"/>
    <w:rsid w:val="00A62B03"/>
    <w:rsid w:val="00A62E2B"/>
    <w:rsid w:val="00A6371A"/>
    <w:rsid w:val="00A63FC3"/>
    <w:rsid w:val="00A645DF"/>
    <w:rsid w:val="00A648C7"/>
    <w:rsid w:val="00A652B6"/>
    <w:rsid w:val="00A653E9"/>
    <w:rsid w:val="00A6593C"/>
    <w:rsid w:val="00A6632B"/>
    <w:rsid w:val="00A66BAD"/>
    <w:rsid w:val="00A66C63"/>
    <w:rsid w:val="00A66F33"/>
    <w:rsid w:val="00A67933"/>
    <w:rsid w:val="00A67D40"/>
    <w:rsid w:val="00A67EFB"/>
    <w:rsid w:val="00A700A9"/>
    <w:rsid w:val="00A701EC"/>
    <w:rsid w:val="00A707C8"/>
    <w:rsid w:val="00A70FD1"/>
    <w:rsid w:val="00A71DF3"/>
    <w:rsid w:val="00A7237C"/>
    <w:rsid w:val="00A7255F"/>
    <w:rsid w:val="00A7266F"/>
    <w:rsid w:val="00A72782"/>
    <w:rsid w:val="00A7292C"/>
    <w:rsid w:val="00A72A25"/>
    <w:rsid w:val="00A733C7"/>
    <w:rsid w:val="00A737BA"/>
    <w:rsid w:val="00A73990"/>
    <w:rsid w:val="00A73D58"/>
    <w:rsid w:val="00A73F06"/>
    <w:rsid w:val="00A74297"/>
    <w:rsid w:val="00A74603"/>
    <w:rsid w:val="00A74E5A"/>
    <w:rsid w:val="00A76776"/>
    <w:rsid w:val="00A76D3E"/>
    <w:rsid w:val="00A77006"/>
    <w:rsid w:val="00A7719A"/>
    <w:rsid w:val="00A7734E"/>
    <w:rsid w:val="00A775FA"/>
    <w:rsid w:val="00A77A67"/>
    <w:rsid w:val="00A77CC2"/>
    <w:rsid w:val="00A77E1A"/>
    <w:rsid w:val="00A77E98"/>
    <w:rsid w:val="00A8056C"/>
    <w:rsid w:val="00A80713"/>
    <w:rsid w:val="00A80A24"/>
    <w:rsid w:val="00A816C2"/>
    <w:rsid w:val="00A8180E"/>
    <w:rsid w:val="00A819AE"/>
    <w:rsid w:val="00A81C35"/>
    <w:rsid w:val="00A81D69"/>
    <w:rsid w:val="00A8273F"/>
    <w:rsid w:val="00A82951"/>
    <w:rsid w:val="00A82A0F"/>
    <w:rsid w:val="00A82F17"/>
    <w:rsid w:val="00A8335C"/>
    <w:rsid w:val="00A8345E"/>
    <w:rsid w:val="00A8345F"/>
    <w:rsid w:val="00A83D37"/>
    <w:rsid w:val="00A83DC7"/>
    <w:rsid w:val="00A84579"/>
    <w:rsid w:val="00A84AED"/>
    <w:rsid w:val="00A84BB0"/>
    <w:rsid w:val="00A84CB3"/>
    <w:rsid w:val="00A854D8"/>
    <w:rsid w:val="00A85761"/>
    <w:rsid w:val="00A85846"/>
    <w:rsid w:val="00A85CBD"/>
    <w:rsid w:val="00A85EA2"/>
    <w:rsid w:val="00A85EAD"/>
    <w:rsid w:val="00A864E0"/>
    <w:rsid w:val="00A86562"/>
    <w:rsid w:val="00A86E8C"/>
    <w:rsid w:val="00A879F0"/>
    <w:rsid w:val="00A905E6"/>
    <w:rsid w:val="00A90C35"/>
    <w:rsid w:val="00A90EBB"/>
    <w:rsid w:val="00A90FB2"/>
    <w:rsid w:val="00A91CCD"/>
    <w:rsid w:val="00A91E1D"/>
    <w:rsid w:val="00A92057"/>
    <w:rsid w:val="00A92B89"/>
    <w:rsid w:val="00A92BEB"/>
    <w:rsid w:val="00A93373"/>
    <w:rsid w:val="00A942AE"/>
    <w:rsid w:val="00A946B0"/>
    <w:rsid w:val="00A94C75"/>
    <w:rsid w:val="00A94D32"/>
    <w:rsid w:val="00A94D90"/>
    <w:rsid w:val="00A95AE6"/>
    <w:rsid w:val="00A96229"/>
    <w:rsid w:val="00A96BE6"/>
    <w:rsid w:val="00A96BF8"/>
    <w:rsid w:val="00A96FFC"/>
    <w:rsid w:val="00A976EE"/>
    <w:rsid w:val="00A97E84"/>
    <w:rsid w:val="00AA0133"/>
    <w:rsid w:val="00AA0480"/>
    <w:rsid w:val="00AA0712"/>
    <w:rsid w:val="00AA0BF4"/>
    <w:rsid w:val="00AA0BF9"/>
    <w:rsid w:val="00AA0E09"/>
    <w:rsid w:val="00AA1796"/>
    <w:rsid w:val="00AA1961"/>
    <w:rsid w:val="00AA1DEE"/>
    <w:rsid w:val="00AA2088"/>
    <w:rsid w:val="00AA2273"/>
    <w:rsid w:val="00AA2C2C"/>
    <w:rsid w:val="00AA2E7D"/>
    <w:rsid w:val="00AA3256"/>
    <w:rsid w:val="00AA33E6"/>
    <w:rsid w:val="00AA3539"/>
    <w:rsid w:val="00AA3CFE"/>
    <w:rsid w:val="00AA46A8"/>
    <w:rsid w:val="00AA4826"/>
    <w:rsid w:val="00AA4C6B"/>
    <w:rsid w:val="00AA55D5"/>
    <w:rsid w:val="00AA5CEA"/>
    <w:rsid w:val="00AA6915"/>
    <w:rsid w:val="00AA6BCA"/>
    <w:rsid w:val="00AA774A"/>
    <w:rsid w:val="00AA7762"/>
    <w:rsid w:val="00AA7D39"/>
    <w:rsid w:val="00AB0170"/>
    <w:rsid w:val="00AB0910"/>
    <w:rsid w:val="00AB0E6A"/>
    <w:rsid w:val="00AB0FD8"/>
    <w:rsid w:val="00AB1233"/>
    <w:rsid w:val="00AB125B"/>
    <w:rsid w:val="00AB1277"/>
    <w:rsid w:val="00AB149E"/>
    <w:rsid w:val="00AB1F7F"/>
    <w:rsid w:val="00AB214A"/>
    <w:rsid w:val="00AB224F"/>
    <w:rsid w:val="00AB22BD"/>
    <w:rsid w:val="00AB273C"/>
    <w:rsid w:val="00AB33A5"/>
    <w:rsid w:val="00AB3686"/>
    <w:rsid w:val="00AB38E1"/>
    <w:rsid w:val="00AB51C9"/>
    <w:rsid w:val="00AB5E8D"/>
    <w:rsid w:val="00AB5FF3"/>
    <w:rsid w:val="00AB6334"/>
    <w:rsid w:val="00AB64B0"/>
    <w:rsid w:val="00AB6BFD"/>
    <w:rsid w:val="00AB6C28"/>
    <w:rsid w:val="00AB6C9A"/>
    <w:rsid w:val="00AB70D4"/>
    <w:rsid w:val="00AB7146"/>
    <w:rsid w:val="00AB71BC"/>
    <w:rsid w:val="00AB759F"/>
    <w:rsid w:val="00AB771E"/>
    <w:rsid w:val="00AB7A26"/>
    <w:rsid w:val="00AC0371"/>
    <w:rsid w:val="00AC047A"/>
    <w:rsid w:val="00AC04FC"/>
    <w:rsid w:val="00AC0F3C"/>
    <w:rsid w:val="00AC112B"/>
    <w:rsid w:val="00AC1810"/>
    <w:rsid w:val="00AC22AA"/>
    <w:rsid w:val="00AC253E"/>
    <w:rsid w:val="00AC315C"/>
    <w:rsid w:val="00AC3208"/>
    <w:rsid w:val="00AC3456"/>
    <w:rsid w:val="00AC3CC5"/>
    <w:rsid w:val="00AC4A93"/>
    <w:rsid w:val="00AC4B14"/>
    <w:rsid w:val="00AC4CB5"/>
    <w:rsid w:val="00AC4D68"/>
    <w:rsid w:val="00AC5CE8"/>
    <w:rsid w:val="00AC5F9F"/>
    <w:rsid w:val="00AC6B5F"/>
    <w:rsid w:val="00AC6FBB"/>
    <w:rsid w:val="00AC7B4C"/>
    <w:rsid w:val="00AD01CC"/>
    <w:rsid w:val="00AD0226"/>
    <w:rsid w:val="00AD0532"/>
    <w:rsid w:val="00AD0533"/>
    <w:rsid w:val="00AD083C"/>
    <w:rsid w:val="00AD0B95"/>
    <w:rsid w:val="00AD0DBF"/>
    <w:rsid w:val="00AD1147"/>
    <w:rsid w:val="00AD1508"/>
    <w:rsid w:val="00AD1559"/>
    <w:rsid w:val="00AD1A44"/>
    <w:rsid w:val="00AD1FA1"/>
    <w:rsid w:val="00AD1FFE"/>
    <w:rsid w:val="00AD2026"/>
    <w:rsid w:val="00AD2424"/>
    <w:rsid w:val="00AD2CFC"/>
    <w:rsid w:val="00AD2F04"/>
    <w:rsid w:val="00AD3275"/>
    <w:rsid w:val="00AD39FF"/>
    <w:rsid w:val="00AD3CE4"/>
    <w:rsid w:val="00AD3F0D"/>
    <w:rsid w:val="00AD43DD"/>
    <w:rsid w:val="00AD5446"/>
    <w:rsid w:val="00AD5801"/>
    <w:rsid w:val="00AD5ACF"/>
    <w:rsid w:val="00AD63BD"/>
    <w:rsid w:val="00AD643B"/>
    <w:rsid w:val="00AD6984"/>
    <w:rsid w:val="00AD770A"/>
    <w:rsid w:val="00AD7769"/>
    <w:rsid w:val="00AE0BC8"/>
    <w:rsid w:val="00AE15E1"/>
    <w:rsid w:val="00AE1CB7"/>
    <w:rsid w:val="00AE1F24"/>
    <w:rsid w:val="00AE2071"/>
    <w:rsid w:val="00AE2AF1"/>
    <w:rsid w:val="00AE2B5C"/>
    <w:rsid w:val="00AE36FF"/>
    <w:rsid w:val="00AE3EDF"/>
    <w:rsid w:val="00AE3FB7"/>
    <w:rsid w:val="00AE40D1"/>
    <w:rsid w:val="00AE4607"/>
    <w:rsid w:val="00AE46E5"/>
    <w:rsid w:val="00AE49EA"/>
    <w:rsid w:val="00AE4CFF"/>
    <w:rsid w:val="00AE5A70"/>
    <w:rsid w:val="00AE5B20"/>
    <w:rsid w:val="00AE5DD1"/>
    <w:rsid w:val="00AE5F94"/>
    <w:rsid w:val="00AE6DDB"/>
    <w:rsid w:val="00AE73C4"/>
    <w:rsid w:val="00AE7C48"/>
    <w:rsid w:val="00AF030A"/>
    <w:rsid w:val="00AF072C"/>
    <w:rsid w:val="00AF0739"/>
    <w:rsid w:val="00AF1069"/>
    <w:rsid w:val="00AF1610"/>
    <w:rsid w:val="00AF17BB"/>
    <w:rsid w:val="00AF18C2"/>
    <w:rsid w:val="00AF1A6F"/>
    <w:rsid w:val="00AF1D46"/>
    <w:rsid w:val="00AF1D74"/>
    <w:rsid w:val="00AF285B"/>
    <w:rsid w:val="00AF2F34"/>
    <w:rsid w:val="00AF3FF6"/>
    <w:rsid w:val="00AF428C"/>
    <w:rsid w:val="00AF42AF"/>
    <w:rsid w:val="00AF48FB"/>
    <w:rsid w:val="00AF4942"/>
    <w:rsid w:val="00AF4B0C"/>
    <w:rsid w:val="00AF4D78"/>
    <w:rsid w:val="00AF60F1"/>
    <w:rsid w:val="00AF68C7"/>
    <w:rsid w:val="00AF69C8"/>
    <w:rsid w:val="00AF6DB3"/>
    <w:rsid w:val="00AF6F58"/>
    <w:rsid w:val="00AF72F3"/>
    <w:rsid w:val="00AF7AB5"/>
    <w:rsid w:val="00B000B6"/>
    <w:rsid w:val="00B002F6"/>
    <w:rsid w:val="00B00968"/>
    <w:rsid w:val="00B00AEE"/>
    <w:rsid w:val="00B00E7D"/>
    <w:rsid w:val="00B010C0"/>
    <w:rsid w:val="00B01531"/>
    <w:rsid w:val="00B018F0"/>
    <w:rsid w:val="00B01B8F"/>
    <w:rsid w:val="00B01D3C"/>
    <w:rsid w:val="00B02D60"/>
    <w:rsid w:val="00B02D7F"/>
    <w:rsid w:val="00B03A57"/>
    <w:rsid w:val="00B03B6A"/>
    <w:rsid w:val="00B040B7"/>
    <w:rsid w:val="00B040FB"/>
    <w:rsid w:val="00B04A93"/>
    <w:rsid w:val="00B0554E"/>
    <w:rsid w:val="00B055C3"/>
    <w:rsid w:val="00B0577C"/>
    <w:rsid w:val="00B05E5D"/>
    <w:rsid w:val="00B060DC"/>
    <w:rsid w:val="00B069B1"/>
    <w:rsid w:val="00B06A77"/>
    <w:rsid w:val="00B06DAE"/>
    <w:rsid w:val="00B07034"/>
    <w:rsid w:val="00B07B76"/>
    <w:rsid w:val="00B109AE"/>
    <w:rsid w:val="00B10B67"/>
    <w:rsid w:val="00B11600"/>
    <w:rsid w:val="00B1160B"/>
    <w:rsid w:val="00B11779"/>
    <w:rsid w:val="00B11A32"/>
    <w:rsid w:val="00B11ED9"/>
    <w:rsid w:val="00B1266F"/>
    <w:rsid w:val="00B12896"/>
    <w:rsid w:val="00B133E9"/>
    <w:rsid w:val="00B13434"/>
    <w:rsid w:val="00B13943"/>
    <w:rsid w:val="00B13CC4"/>
    <w:rsid w:val="00B1446A"/>
    <w:rsid w:val="00B144B5"/>
    <w:rsid w:val="00B145D3"/>
    <w:rsid w:val="00B14B71"/>
    <w:rsid w:val="00B14CC8"/>
    <w:rsid w:val="00B14E64"/>
    <w:rsid w:val="00B14FEB"/>
    <w:rsid w:val="00B1539E"/>
    <w:rsid w:val="00B16127"/>
    <w:rsid w:val="00B161CF"/>
    <w:rsid w:val="00B1662E"/>
    <w:rsid w:val="00B1700B"/>
    <w:rsid w:val="00B17339"/>
    <w:rsid w:val="00B17B2A"/>
    <w:rsid w:val="00B206A2"/>
    <w:rsid w:val="00B206ED"/>
    <w:rsid w:val="00B2093A"/>
    <w:rsid w:val="00B20B50"/>
    <w:rsid w:val="00B20D05"/>
    <w:rsid w:val="00B2135A"/>
    <w:rsid w:val="00B221B3"/>
    <w:rsid w:val="00B22F52"/>
    <w:rsid w:val="00B2348A"/>
    <w:rsid w:val="00B23F9A"/>
    <w:rsid w:val="00B24068"/>
    <w:rsid w:val="00B243A0"/>
    <w:rsid w:val="00B24423"/>
    <w:rsid w:val="00B245EA"/>
    <w:rsid w:val="00B26721"/>
    <w:rsid w:val="00B269FF"/>
    <w:rsid w:val="00B27CBB"/>
    <w:rsid w:val="00B31406"/>
    <w:rsid w:val="00B31434"/>
    <w:rsid w:val="00B317C4"/>
    <w:rsid w:val="00B323D4"/>
    <w:rsid w:val="00B32C01"/>
    <w:rsid w:val="00B33667"/>
    <w:rsid w:val="00B34096"/>
    <w:rsid w:val="00B340A2"/>
    <w:rsid w:val="00B343A3"/>
    <w:rsid w:val="00B3482B"/>
    <w:rsid w:val="00B34C58"/>
    <w:rsid w:val="00B3509C"/>
    <w:rsid w:val="00B35588"/>
    <w:rsid w:val="00B35A96"/>
    <w:rsid w:val="00B365AD"/>
    <w:rsid w:val="00B3783E"/>
    <w:rsid w:val="00B37B80"/>
    <w:rsid w:val="00B37C20"/>
    <w:rsid w:val="00B37F0B"/>
    <w:rsid w:val="00B402D5"/>
    <w:rsid w:val="00B40304"/>
    <w:rsid w:val="00B408F4"/>
    <w:rsid w:val="00B4107E"/>
    <w:rsid w:val="00B41A05"/>
    <w:rsid w:val="00B41A78"/>
    <w:rsid w:val="00B424C2"/>
    <w:rsid w:val="00B42958"/>
    <w:rsid w:val="00B42FDE"/>
    <w:rsid w:val="00B43126"/>
    <w:rsid w:val="00B43F7F"/>
    <w:rsid w:val="00B44CBC"/>
    <w:rsid w:val="00B44F4C"/>
    <w:rsid w:val="00B4527E"/>
    <w:rsid w:val="00B4663F"/>
    <w:rsid w:val="00B4675F"/>
    <w:rsid w:val="00B46B3B"/>
    <w:rsid w:val="00B46F5C"/>
    <w:rsid w:val="00B470B4"/>
    <w:rsid w:val="00B4758F"/>
    <w:rsid w:val="00B47B2D"/>
    <w:rsid w:val="00B47E44"/>
    <w:rsid w:val="00B50B11"/>
    <w:rsid w:val="00B5116F"/>
    <w:rsid w:val="00B516FA"/>
    <w:rsid w:val="00B53751"/>
    <w:rsid w:val="00B53E8D"/>
    <w:rsid w:val="00B53F51"/>
    <w:rsid w:val="00B53F53"/>
    <w:rsid w:val="00B541E6"/>
    <w:rsid w:val="00B5448C"/>
    <w:rsid w:val="00B566A3"/>
    <w:rsid w:val="00B571ED"/>
    <w:rsid w:val="00B578C7"/>
    <w:rsid w:val="00B57D4A"/>
    <w:rsid w:val="00B57D6C"/>
    <w:rsid w:val="00B600EC"/>
    <w:rsid w:val="00B600FB"/>
    <w:rsid w:val="00B60721"/>
    <w:rsid w:val="00B60EB0"/>
    <w:rsid w:val="00B60FEA"/>
    <w:rsid w:val="00B613AF"/>
    <w:rsid w:val="00B61718"/>
    <w:rsid w:val="00B61A3C"/>
    <w:rsid w:val="00B61B3F"/>
    <w:rsid w:val="00B61FDE"/>
    <w:rsid w:val="00B62C75"/>
    <w:rsid w:val="00B62CBB"/>
    <w:rsid w:val="00B62D58"/>
    <w:rsid w:val="00B6313E"/>
    <w:rsid w:val="00B63556"/>
    <w:rsid w:val="00B63B92"/>
    <w:rsid w:val="00B640C4"/>
    <w:rsid w:val="00B6446E"/>
    <w:rsid w:val="00B64CA4"/>
    <w:rsid w:val="00B64F65"/>
    <w:rsid w:val="00B64F9C"/>
    <w:rsid w:val="00B64FA8"/>
    <w:rsid w:val="00B654D7"/>
    <w:rsid w:val="00B65AF8"/>
    <w:rsid w:val="00B65CB9"/>
    <w:rsid w:val="00B6603A"/>
    <w:rsid w:val="00B6667F"/>
    <w:rsid w:val="00B67F67"/>
    <w:rsid w:val="00B67FA7"/>
    <w:rsid w:val="00B700DC"/>
    <w:rsid w:val="00B70452"/>
    <w:rsid w:val="00B718E0"/>
    <w:rsid w:val="00B7192E"/>
    <w:rsid w:val="00B71D79"/>
    <w:rsid w:val="00B72312"/>
    <w:rsid w:val="00B72B98"/>
    <w:rsid w:val="00B72C19"/>
    <w:rsid w:val="00B73836"/>
    <w:rsid w:val="00B73AB4"/>
    <w:rsid w:val="00B7463B"/>
    <w:rsid w:val="00B74C0A"/>
    <w:rsid w:val="00B74F06"/>
    <w:rsid w:val="00B75BE8"/>
    <w:rsid w:val="00B75FDA"/>
    <w:rsid w:val="00B761C0"/>
    <w:rsid w:val="00B766D6"/>
    <w:rsid w:val="00B767DD"/>
    <w:rsid w:val="00B76AAD"/>
    <w:rsid w:val="00B76ECC"/>
    <w:rsid w:val="00B76EFA"/>
    <w:rsid w:val="00B7760C"/>
    <w:rsid w:val="00B77C38"/>
    <w:rsid w:val="00B77E27"/>
    <w:rsid w:val="00B77F7C"/>
    <w:rsid w:val="00B80629"/>
    <w:rsid w:val="00B80F27"/>
    <w:rsid w:val="00B822B0"/>
    <w:rsid w:val="00B83B32"/>
    <w:rsid w:val="00B83DA8"/>
    <w:rsid w:val="00B843C4"/>
    <w:rsid w:val="00B847C0"/>
    <w:rsid w:val="00B84996"/>
    <w:rsid w:val="00B84A08"/>
    <w:rsid w:val="00B85767"/>
    <w:rsid w:val="00B85C08"/>
    <w:rsid w:val="00B869A6"/>
    <w:rsid w:val="00B86D8D"/>
    <w:rsid w:val="00B86ED5"/>
    <w:rsid w:val="00B86F7C"/>
    <w:rsid w:val="00B8750C"/>
    <w:rsid w:val="00B8753E"/>
    <w:rsid w:val="00B87B4E"/>
    <w:rsid w:val="00B9008E"/>
    <w:rsid w:val="00B90B1B"/>
    <w:rsid w:val="00B9196C"/>
    <w:rsid w:val="00B91B29"/>
    <w:rsid w:val="00B92559"/>
    <w:rsid w:val="00B92794"/>
    <w:rsid w:val="00B92D05"/>
    <w:rsid w:val="00B92DBA"/>
    <w:rsid w:val="00B92F93"/>
    <w:rsid w:val="00B94726"/>
    <w:rsid w:val="00B94D01"/>
    <w:rsid w:val="00B9508D"/>
    <w:rsid w:val="00B954AF"/>
    <w:rsid w:val="00B95536"/>
    <w:rsid w:val="00B958D2"/>
    <w:rsid w:val="00B958D8"/>
    <w:rsid w:val="00B95A86"/>
    <w:rsid w:val="00B95CF6"/>
    <w:rsid w:val="00B95F39"/>
    <w:rsid w:val="00B9605E"/>
    <w:rsid w:val="00B963E6"/>
    <w:rsid w:val="00B9661C"/>
    <w:rsid w:val="00B96816"/>
    <w:rsid w:val="00B96BAF"/>
    <w:rsid w:val="00B96BE8"/>
    <w:rsid w:val="00B971D7"/>
    <w:rsid w:val="00B97383"/>
    <w:rsid w:val="00B97434"/>
    <w:rsid w:val="00B978D6"/>
    <w:rsid w:val="00B97AA5"/>
    <w:rsid w:val="00B97B16"/>
    <w:rsid w:val="00B97CF4"/>
    <w:rsid w:val="00B97F2C"/>
    <w:rsid w:val="00BA03D3"/>
    <w:rsid w:val="00BA050B"/>
    <w:rsid w:val="00BA15DA"/>
    <w:rsid w:val="00BA1F2F"/>
    <w:rsid w:val="00BA2A40"/>
    <w:rsid w:val="00BA2E3A"/>
    <w:rsid w:val="00BA35EF"/>
    <w:rsid w:val="00BA3A73"/>
    <w:rsid w:val="00BA574A"/>
    <w:rsid w:val="00BA57C4"/>
    <w:rsid w:val="00BA597C"/>
    <w:rsid w:val="00BA5B7F"/>
    <w:rsid w:val="00BA5E3A"/>
    <w:rsid w:val="00BA6258"/>
    <w:rsid w:val="00BA6B56"/>
    <w:rsid w:val="00BA701F"/>
    <w:rsid w:val="00BA711E"/>
    <w:rsid w:val="00BA7133"/>
    <w:rsid w:val="00BA74A4"/>
    <w:rsid w:val="00BA7A45"/>
    <w:rsid w:val="00BB03F6"/>
    <w:rsid w:val="00BB099D"/>
    <w:rsid w:val="00BB141F"/>
    <w:rsid w:val="00BB19D9"/>
    <w:rsid w:val="00BB1A6E"/>
    <w:rsid w:val="00BB1D64"/>
    <w:rsid w:val="00BB210E"/>
    <w:rsid w:val="00BB268D"/>
    <w:rsid w:val="00BB2EC2"/>
    <w:rsid w:val="00BB3883"/>
    <w:rsid w:val="00BB3C27"/>
    <w:rsid w:val="00BB3C70"/>
    <w:rsid w:val="00BB3FA4"/>
    <w:rsid w:val="00BB4D31"/>
    <w:rsid w:val="00BB4EED"/>
    <w:rsid w:val="00BB53F5"/>
    <w:rsid w:val="00BB5BB8"/>
    <w:rsid w:val="00BB673B"/>
    <w:rsid w:val="00BB6853"/>
    <w:rsid w:val="00BB6B34"/>
    <w:rsid w:val="00BB724E"/>
    <w:rsid w:val="00BB79C5"/>
    <w:rsid w:val="00BC047D"/>
    <w:rsid w:val="00BC06E4"/>
    <w:rsid w:val="00BC0A0E"/>
    <w:rsid w:val="00BC1E2F"/>
    <w:rsid w:val="00BC21DC"/>
    <w:rsid w:val="00BC271F"/>
    <w:rsid w:val="00BC33BC"/>
    <w:rsid w:val="00BC426D"/>
    <w:rsid w:val="00BC4C06"/>
    <w:rsid w:val="00BC5095"/>
    <w:rsid w:val="00BC53E1"/>
    <w:rsid w:val="00BC5B3A"/>
    <w:rsid w:val="00BC6DCA"/>
    <w:rsid w:val="00BC7192"/>
    <w:rsid w:val="00BC72C8"/>
    <w:rsid w:val="00BC7A27"/>
    <w:rsid w:val="00BC7C27"/>
    <w:rsid w:val="00BD0198"/>
    <w:rsid w:val="00BD059B"/>
    <w:rsid w:val="00BD067D"/>
    <w:rsid w:val="00BD0732"/>
    <w:rsid w:val="00BD1394"/>
    <w:rsid w:val="00BD1F68"/>
    <w:rsid w:val="00BD2144"/>
    <w:rsid w:val="00BD2612"/>
    <w:rsid w:val="00BD2778"/>
    <w:rsid w:val="00BD2930"/>
    <w:rsid w:val="00BD2A0B"/>
    <w:rsid w:val="00BD2EB4"/>
    <w:rsid w:val="00BD37D8"/>
    <w:rsid w:val="00BD3830"/>
    <w:rsid w:val="00BD3898"/>
    <w:rsid w:val="00BD3ADA"/>
    <w:rsid w:val="00BD3C5E"/>
    <w:rsid w:val="00BD3E3B"/>
    <w:rsid w:val="00BD47F4"/>
    <w:rsid w:val="00BD517B"/>
    <w:rsid w:val="00BD52FC"/>
    <w:rsid w:val="00BD5CBF"/>
    <w:rsid w:val="00BD60E9"/>
    <w:rsid w:val="00BD62EF"/>
    <w:rsid w:val="00BD6450"/>
    <w:rsid w:val="00BD64C2"/>
    <w:rsid w:val="00BD68B3"/>
    <w:rsid w:val="00BD7BCB"/>
    <w:rsid w:val="00BD7C12"/>
    <w:rsid w:val="00BD7D62"/>
    <w:rsid w:val="00BD7DF2"/>
    <w:rsid w:val="00BE00B7"/>
    <w:rsid w:val="00BE0390"/>
    <w:rsid w:val="00BE0837"/>
    <w:rsid w:val="00BE0945"/>
    <w:rsid w:val="00BE0D76"/>
    <w:rsid w:val="00BE12EA"/>
    <w:rsid w:val="00BE1936"/>
    <w:rsid w:val="00BE1DA5"/>
    <w:rsid w:val="00BE2152"/>
    <w:rsid w:val="00BE273D"/>
    <w:rsid w:val="00BE2C44"/>
    <w:rsid w:val="00BE2E8A"/>
    <w:rsid w:val="00BE314D"/>
    <w:rsid w:val="00BE3506"/>
    <w:rsid w:val="00BE3EAA"/>
    <w:rsid w:val="00BE46F6"/>
    <w:rsid w:val="00BE53F7"/>
    <w:rsid w:val="00BE57E8"/>
    <w:rsid w:val="00BE5FE7"/>
    <w:rsid w:val="00BE6324"/>
    <w:rsid w:val="00BE6968"/>
    <w:rsid w:val="00BE69B7"/>
    <w:rsid w:val="00BE6B66"/>
    <w:rsid w:val="00BE6C0F"/>
    <w:rsid w:val="00BE72E3"/>
    <w:rsid w:val="00BE75E3"/>
    <w:rsid w:val="00BE7B39"/>
    <w:rsid w:val="00BF0408"/>
    <w:rsid w:val="00BF05DC"/>
    <w:rsid w:val="00BF13DD"/>
    <w:rsid w:val="00BF1B48"/>
    <w:rsid w:val="00BF1F6E"/>
    <w:rsid w:val="00BF222F"/>
    <w:rsid w:val="00BF2768"/>
    <w:rsid w:val="00BF27CB"/>
    <w:rsid w:val="00BF3DB4"/>
    <w:rsid w:val="00BF484A"/>
    <w:rsid w:val="00BF484B"/>
    <w:rsid w:val="00BF5916"/>
    <w:rsid w:val="00BF5A45"/>
    <w:rsid w:val="00BF5D42"/>
    <w:rsid w:val="00BF6719"/>
    <w:rsid w:val="00BF7197"/>
    <w:rsid w:val="00BF7502"/>
    <w:rsid w:val="00BF753C"/>
    <w:rsid w:val="00BF7C7B"/>
    <w:rsid w:val="00BF7E0A"/>
    <w:rsid w:val="00C0071B"/>
    <w:rsid w:val="00C0072D"/>
    <w:rsid w:val="00C008C3"/>
    <w:rsid w:val="00C0094E"/>
    <w:rsid w:val="00C00F1E"/>
    <w:rsid w:val="00C01681"/>
    <w:rsid w:val="00C01E6F"/>
    <w:rsid w:val="00C0210A"/>
    <w:rsid w:val="00C024A8"/>
    <w:rsid w:val="00C02E08"/>
    <w:rsid w:val="00C034D4"/>
    <w:rsid w:val="00C03DCA"/>
    <w:rsid w:val="00C040CE"/>
    <w:rsid w:val="00C04A69"/>
    <w:rsid w:val="00C05957"/>
    <w:rsid w:val="00C05CCC"/>
    <w:rsid w:val="00C05D30"/>
    <w:rsid w:val="00C068FC"/>
    <w:rsid w:val="00C069A5"/>
    <w:rsid w:val="00C06C66"/>
    <w:rsid w:val="00C073E2"/>
    <w:rsid w:val="00C0778B"/>
    <w:rsid w:val="00C10B77"/>
    <w:rsid w:val="00C10D5F"/>
    <w:rsid w:val="00C10FF0"/>
    <w:rsid w:val="00C11100"/>
    <w:rsid w:val="00C117D6"/>
    <w:rsid w:val="00C11F46"/>
    <w:rsid w:val="00C12176"/>
    <w:rsid w:val="00C122A6"/>
    <w:rsid w:val="00C12406"/>
    <w:rsid w:val="00C12452"/>
    <w:rsid w:val="00C124F2"/>
    <w:rsid w:val="00C12CF1"/>
    <w:rsid w:val="00C1358C"/>
    <w:rsid w:val="00C1389F"/>
    <w:rsid w:val="00C138E5"/>
    <w:rsid w:val="00C13A29"/>
    <w:rsid w:val="00C13B91"/>
    <w:rsid w:val="00C13D5B"/>
    <w:rsid w:val="00C13EB1"/>
    <w:rsid w:val="00C14171"/>
    <w:rsid w:val="00C14A5E"/>
    <w:rsid w:val="00C14AE3"/>
    <w:rsid w:val="00C14D09"/>
    <w:rsid w:val="00C14E85"/>
    <w:rsid w:val="00C16604"/>
    <w:rsid w:val="00C169AD"/>
    <w:rsid w:val="00C16E07"/>
    <w:rsid w:val="00C16E4D"/>
    <w:rsid w:val="00C16ECB"/>
    <w:rsid w:val="00C17E94"/>
    <w:rsid w:val="00C20027"/>
    <w:rsid w:val="00C2046F"/>
    <w:rsid w:val="00C20CF8"/>
    <w:rsid w:val="00C20F89"/>
    <w:rsid w:val="00C21758"/>
    <w:rsid w:val="00C2203A"/>
    <w:rsid w:val="00C22061"/>
    <w:rsid w:val="00C22387"/>
    <w:rsid w:val="00C2284D"/>
    <w:rsid w:val="00C22D65"/>
    <w:rsid w:val="00C23143"/>
    <w:rsid w:val="00C239B9"/>
    <w:rsid w:val="00C23CAF"/>
    <w:rsid w:val="00C23E8C"/>
    <w:rsid w:val="00C242AC"/>
    <w:rsid w:val="00C24A21"/>
    <w:rsid w:val="00C24C1F"/>
    <w:rsid w:val="00C252C9"/>
    <w:rsid w:val="00C2545A"/>
    <w:rsid w:val="00C257B8"/>
    <w:rsid w:val="00C25C17"/>
    <w:rsid w:val="00C25DCB"/>
    <w:rsid w:val="00C25E49"/>
    <w:rsid w:val="00C25E57"/>
    <w:rsid w:val="00C26D78"/>
    <w:rsid w:val="00C26EB0"/>
    <w:rsid w:val="00C27EF4"/>
    <w:rsid w:val="00C304B7"/>
    <w:rsid w:val="00C3054F"/>
    <w:rsid w:val="00C30B70"/>
    <w:rsid w:val="00C30D62"/>
    <w:rsid w:val="00C319FF"/>
    <w:rsid w:val="00C32706"/>
    <w:rsid w:val="00C3299C"/>
    <w:rsid w:val="00C3343E"/>
    <w:rsid w:val="00C33CF5"/>
    <w:rsid w:val="00C33FF6"/>
    <w:rsid w:val="00C34253"/>
    <w:rsid w:val="00C34597"/>
    <w:rsid w:val="00C34E1E"/>
    <w:rsid w:val="00C35387"/>
    <w:rsid w:val="00C3562C"/>
    <w:rsid w:val="00C3607D"/>
    <w:rsid w:val="00C369DE"/>
    <w:rsid w:val="00C36F2A"/>
    <w:rsid w:val="00C370FF"/>
    <w:rsid w:val="00C3743D"/>
    <w:rsid w:val="00C374EB"/>
    <w:rsid w:val="00C37871"/>
    <w:rsid w:val="00C379C2"/>
    <w:rsid w:val="00C37FE3"/>
    <w:rsid w:val="00C40941"/>
    <w:rsid w:val="00C40F45"/>
    <w:rsid w:val="00C419DB"/>
    <w:rsid w:val="00C41E98"/>
    <w:rsid w:val="00C42354"/>
    <w:rsid w:val="00C42CAA"/>
    <w:rsid w:val="00C42E3D"/>
    <w:rsid w:val="00C42EC3"/>
    <w:rsid w:val="00C431CF"/>
    <w:rsid w:val="00C43C1D"/>
    <w:rsid w:val="00C43D88"/>
    <w:rsid w:val="00C4465E"/>
    <w:rsid w:val="00C44922"/>
    <w:rsid w:val="00C44FC0"/>
    <w:rsid w:val="00C456C3"/>
    <w:rsid w:val="00C45A29"/>
    <w:rsid w:val="00C4608E"/>
    <w:rsid w:val="00C462BC"/>
    <w:rsid w:val="00C4632F"/>
    <w:rsid w:val="00C46344"/>
    <w:rsid w:val="00C46916"/>
    <w:rsid w:val="00C472AB"/>
    <w:rsid w:val="00C473D4"/>
    <w:rsid w:val="00C47685"/>
    <w:rsid w:val="00C47DB5"/>
    <w:rsid w:val="00C47F9C"/>
    <w:rsid w:val="00C50290"/>
    <w:rsid w:val="00C50563"/>
    <w:rsid w:val="00C50C34"/>
    <w:rsid w:val="00C50DE3"/>
    <w:rsid w:val="00C50F30"/>
    <w:rsid w:val="00C515DC"/>
    <w:rsid w:val="00C51BCC"/>
    <w:rsid w:val="00C51BD8"/>
    <w:rsid w:val="00C51D27"/>
    <w:rsid w:val="00C52005"/>
    <w:rsid w:val="00C52B56"/>
    <w:rsid w:val="00C53346"/>
    <w:rsid w:val="00C5399E"/>
    <w:rsid w:val="00C54312"/>
    <w:rsid w:val="00C5497B"/>
    <w:rsid w:val="00C54A09"/>
    <w:rsid w:val="00C5598B"/>
    <w:rsid w:val="00C55BDC"/>
    <w:rsid w:val="00C5605F"/>
    <w:rsid w:val="00C56E3F"/>
    <w:rsid w:val="00C570BF"/>
    <w:rsid w:val="00C573BB"/>
    <w:rsid w:val="00C57788"/>
    <w:rsid w:val="00C57D21"/>
    <w:rsid w:val="00C605EB"/>
    <w:rsid w:val="00C60CC9"/>
    <w:rsid w:val="00C60EC4"/>
    <w:rsid w:val="00C6125E"/>
    <w:rsid w:val="00C6192C"/>
    <w:rsid w:val="00C622F3"/>
    <w:rsid w:val="00C62364"/>
    <w:rsid w:val="00C628A3"/>
    <w:rsid w:val="00C62A91"/>
    <w:rsid w:val="00C62B4B"/>
    <w:rsid w:val="00C636BB"/>
    <w:rsid w:val="00C636E0"/>
    <w:rsid w:val="00C63B9E"/>
    <w:rsid w:val="00C63CA2"/>
    <w:rsid w:val="00C64A87"/>
    <w:rsid w:val="00C65080"/>
    <w:rsid w:val="00C65ED5"/>
    <w:rsid w:val="00C66CBF"/>
    <w:rsid w:val="00C6725B"/>
    <w:rsid w:val="00C673F4"/>
    <w:rsid w:val="00C6744D"/>
    <w:rsid w:val="00C67BF6"/>
    <w:rsid w:val="00C67C30"/>
    <w:rsid w:val="00C67EE4"/>
    <w:rsid w:val="00C67F85"/>
    <w:rsid w:val="00C70433"/>
    <w:rsid w:val="00C7071E"/>
    <w:rsid w:val="00C70844"/>
    <w:rsid w:val="00C70A31"/>
    <w:rsid w:val="00C70F19"/>
    <w:rsid w:val="00C71138"/>
    <w:rsid w:val="00C711BB"/>
    <w:rsid w:val="00C711C6"/>
    <w:rsid w:val="00C71D6D"/>
    <w:rsid w:val="00C71E4C"/>
    <w:rsid w:val="00C72D50"/>
    <w:rsid w:val="00C73339"/>
    <w:rsid w:val="00C73428"/>
    <w:rsid w:val="00C7394A"/>
    <w:rsid w:val="00C7398D"/>
    <w:rsid w:val="00C74024"/>
    <w:rsid w:val="00C746E7"/>
    <w:rsid w:val="00C7486F"/>
    <w:rsid w:val="00C758A8"/>
    <w:rsid w:val="00C7678B"/>
    <w:rsid w:val="00C77123"/>
    <w:rsid w:val="00C7728D"/>
    <w:rsid w:val="00C77575"/>
    <w:rsid w:val="00C7761E"/>
    <w:rsid w:val="00C7780A"/>
    <w:rsid w:val="00C779CD"/>
    <w:rsid w:val="00C803EB"/>
    <w:rsid w:val="00C80735"/>
    <w:rsid w:val="00C8089A"/>
    <w:rsid w:val="00C8091E"/>
    <w:rsid w:val="00C80E06"/>
    <w:rsid w:val="00C81086"/>
    <w:rsid w:val="00C81A0F"/>
    <w:rsid w:val="00C82C7C"/>
    <w:rsid w:val="00C82DE9"/>
    <w:rsid w:val="00C830A0"/>
    <w:rsid w:val="00C831C4"/>
    <w:rsid w:val="00C83402"/>
    <w:rsid w:val="00C83441"/>
    <w:rsid w:val="00C83A13"/>
    <w:rsid w:val="00C8420A"/>
    <w:rsid w:val="00C850A6"/>
    <w:rsid w:val="00C853ED"/>
    <w:rsid w:val="00C85EA8"/>
    <w:rsid w:val="00C86617"/>
    <w:rsid w:val="00C86A68"/>
    <w:rsid w:val="00C9016B"/>
    <w:rsid w:val="00C90631"/>
    <w:rsid w:val="00C91343"/>
    <w:rsid w:val="00C914CA"/>
    <w:rsid w:val="00C915BA"/>
    <w:rsid w:val="00C91655"/>
    <w:rsid w:val="00C9185C"/>
    <w:rsid w:val="00C923CD"/>
    <w:rsid w:val="00C925B7"/>
    <w:rsid w:val="00C92D0B"/>
    <w:rsid w:val="00C930E3"/>
    <w:rsid w:val="00C93A90"/>
    <w:rsid w:val="00C9402B"/>
    <w:rsid w:val="00C94157"/>
    <w:rsid w:val="00C94BFA"/>
    <w:rsid w:val="00C94C54"/>
    <w:rsid w:val="00C952BF"/>
    <w:rsid w:val="00C95327"/>
    <w:rsid w:val="00C957CC"/>
    <w:rsid w:val="00C957CF"/>
    <w:rsid w:val="00C95C3A"/>
    <w:rsid w:val="00C96564"/>
    <w:rsid w:val="00C965E4"/>
    <w:rsid w:val="00C978A2"/>
    <w:rsid w:val="00C97D15"/>
    <w:rsid w:val="00CA13FC"/>
    <w:rsid w:val="00CA214C"/>
    <w:rsid w:val="00CA2786"/>
    <w:rsid w:val="00CA27C3"/>
    <w:rsid w:val="00CA364E"/>
    <w:rsid w:val="00CA3A14"/>
    <w:rsid w:val="00CA3DE7"/>
    <w:rsid w:val="00CA3E2C"/>
    <w:rsid w:val="00CA40F3"/>
    <w:rsid w:val="00CA4318"/>
    <w:rsid w:val="00CA4DA6"/>
    <w:rsid w:val="00CA4EDE"/>
    <w:rsid w:val="00CA5231"/>
    <w:rsid w:val="00CA5B0F"/>
    <w:rsid w:val="00CA613A"/>
    <w:rsid w:val="00CA66FA"/>
    <w:rsid w:val="00CA69E0"/>
    <w:rsid w:val="00CA6AAE"/>
    <w:rsid w:val="00CA6E90"/>
    <w:rsid w:val="00CA719C"/>
    <w:rsid w:val="00CA74D7"/>
    <w:rsid w:val="00CA7A2C"/>
    <w:rsid w:val="00CB0A20"/>
    <w:rsid w:val="00CB0B96"/>
    <w:rsid w:val="00CB17C0"/>
    <w:rsid w:val="00CB19A7"/>
    <w:rsid w:val="00CB1F28"/>
    <w:rsid w:val="00CB230D"/>
    <w:rsid w:val="00CB2403"/>
    <w:rsid w:val="00CB27AB"/>
    <w:rsid w:val="00CB29F4"/>
    <w:rsid w:val="00CB2B2E"/>
    <w:rsid w:val="00CB2E63"/>
    <w:rsid w:val="00CB3217"/>
    <w:rsid w:val="00CB33B7"/>
    <w:rsid w:val="00CB3B09"/>
    <w:rsid w:val="00CB3C83"/>
    <w:rsid w:val="00CB4277"/>
    <w:rsid w:val="00CB4BFA"/>
    <w:rsid w:val="00CB506E"/>
    <w:rsid w:val="00CB5082"/>
    <w:rsid w:val="00CB511F"/>
    <w:rsid w:val="00CB55C1"/>
    <w:rsid w:val="00CB5EAE"/>
    <w:rsid w:val="00CB62B7"/>
    <w:rsid w:val="00CB62CF"/>
    <w:rsid w:val="00CB6490"/>
    <w:rsid w:val="00CB66F5"/>
    <w:rsid w:val="00CB6A84"/>
    <w:rsid w:val="00CB6D13"/>
    <w:rsid w:val="00CB7AC2"/>
    <w:rsid w:val="00CB7B11"/>
    <w:rsid w:val="00CB7BEA"/>
    <w:rsid w:val="00CB7DC8"/>
    <w:rsid w:val="00CC025D"/>
    <w:rsid w:val="00CC038E"/>
    <w:rsid w:val="00CC0453"/>
    <w:rsid w:val="00CC096D"/>
    <w:rsid w:val="00CC0BBD"/>
    <w:rsid w:val="00CC0DEA"/>
    <w:rsid w:val="00CC0EA3"/>
    <w:rsid w:val="00CC0EDB"/>
    <w:rsid w:val="00CC0FE5"/>
    <w:rsid w:val="00CC112B"/>
    <w:rsid w:val="00CC16DE"/>
    <w:rsid w:val="00CC1743"/>
    <w:rsid w:val="00CC2106"/>
    <w:rsid w:val="00CC22EE"/>
    <w:rsid w:val="00CC2663"/>
    <w:rsid w:val="00CC27C3"/>
    <w:rsid w:val="00CC2A5F"/>
    <w:rsid w:val="00CC2C6E"/>
    <w:rsid w:val="00CC2D66"/>
    <w:rsid w:val="00CC3078"/>
    <w:rsid w:val="00CC35D5"/>
    <w:rsid w:val="00CC3643"/>
    <w:rsid w:val="00CC42B3"/>
    <w:rsid w:val="00CC4A3A"/>
    <w:rsid w:val="00CC4F37"/>
    <w:rsid w:val="00CC5A15"/>
    <w:rsid w:val="00CC5C2A"/>
    <w:rsid w:val="00CC5D3F"/>
    <w:rsid w:val="00CC6715"/>
    <w:rsid w:val="00CC6CA5"/>
    <w:rsid w:val="00CC7787"/>
    <w:rsid w:val="00CC79C5"/>
    <w:rsid w:val="00CC7A7F"/>
    <w:rsid w:val="00CC7A84"/>
    <w:rsid w:val="00CC7E71"/>
    <w:rsid w:val="00CD021F"/>
    <w:rsid w:val="00CD03BB"/>
    <w:rsid w:val="00CD1E76"/>
    <w:rsid w:val="00CD1F3F"/>
    <w:rsid w:val="00CD30B2"/>
    <w:rsid w:val="00CD3FEC"/>
    <w:rsid w:val="00CD42F1"/>
    <w:rsid w:val="00CD437C"/>
    <w:rsid w:val="00CD442E"/>
    <w:rsid w:val="00CD4918"/>
    <w:rsid w:val="00CD4DF1"/>
    <w:rsid w:val="00CD4EBD"/>
    <w:rsid w:val="00CD519D"/>
    <w:rsid w:val="00CD552E"/>
    <w:rsid w:val="00CD563F"/>
    <w:rsid w:val="00CD56EB"/>
    <w:rsid w:val="00CD5AC8"/>
    <w:rsid w:val="00CD5F20"/>
    <w:rsid w:val="00CD616E"/>
    <w:rsid w:val="00CD6B8B"/>
    <w:rsid w:val="00CD6BEB"/>
    <w:rsid w:val="00CD7210"/>
    <w:rsid w:val="00CE0FF4"/>
    <w:rsid w:val="00CE14DA"/>
    <w:rsid w:val="00CE1AF5"/>
    <w:rsid w:val="00CE20FA"/>
    <w:rsid w:val="00CE2F0F"/>
    <w:rsid w:val="00CE3168"/>
    <w:rsid w:val="00CE3A3D"/>
    <w:rsid w:val="00CE3B80"/>
    <w:rsid w:val="00CE41B6"/>
    <w:rsid w:val="00CE4F41"/>
    <w:rsid w:val="00CE5561"/>
    <w:rsid w:val="00CE5645"/>
    <w:rsid w:val="00CE597F"/>
    <w:rsid w:val="00CE5B21"/>
    <w:rsid w:val="00CE5FFC"/>
    <w:rsid w:val="00CE601E"/>
    <w:rsid w:val="00CE619D"/>
    <w:rsid w:val="00CE6289"/>
    <w:rsid w:val="00CE6750"/>
    <w:rsid w:val="00CE68B5"/>
    <w:rsid w:val="00CE6A56"/>
    <w:rsid w:val="00CE6C74"/>
    <w:rsid w:val="00CE6F85"/>
    <w:rsid w:val="00CE7116"/>
    <w:rsid w:val="00CE7196"/>
    <w:rsid w:val="00CE71FB"/>
    <w:rsid w:val="00CE725D"/>
    <w:rsid w:val="00CE784D"/>
    <w:rsid w:val="00CE7B86"/>
    <w:rsid w:val="00CF1114"/>
    <w:rsid w:val="00CF13A5"/>
    <w:rsid w:val="00CF179F"/>
    <w:rsid w:val="00CF39DA"/>
    <w:rsid w:val="00CF4DD9"/>
    <w:rsid w:val="00CF529F"/>
    <w:rsid w:val="00CF6220"/>
    <w:rsid w:val="00CF624C"/>
    <w:rsid w:val="00CF644E"/>
    <w:rsid w:val="00CF685E"/>
    <w:rsid w:val="00CF6C7F"/>
    <w:rsid w:val="00CF7A59"/>
    <w:rsid w:val="00D00206"/>
    <w:rsid w:val="00D00251"/>
    <w:rsid w:val="00D008B1"/>
    <w:rsid w:val="00D00CFA"/>
    <w:rsid w:val="00D00D04"/>
    <w:rsid w:val="00D00FA7"/>
    <w:rsid w:val="00D01D2C"/>
    <w:rsid w:val="00D0202B"/>
    <w:rsid w:val="00D02167"/>
    <w:rsid w:val="00D02768"/>
    <w:rsid w:val="00D02DE0"/>
    <w:rsid w:val="00D02E69"/>
    <w:rsid w:val="00D02ED1"/>
    <w:rsid w:val="00D0437F"/>
    <w:rsid w:val="00D0467F"/>
    <w:rsid w:val="00D04A02"/>
    <w:rsid w:val="00D0511B"/>
    <w:rsid w:val="00D059A1"/>
    <w:rsid w:val="00D05A56"/>
    <w:rsid w:val="00D05D6C"/>
    <w:rsid w:val="00D0613C"/>
    <w:rsid w:val="00D064D2"/>
    <w:rsid w:val="00D07412"/>
    <w:rsid w:val="00D07974"/>
    <w:rsid w:val="00D1048D"/>
    <w:rsid w:val="00D10638"/>
    <w:rsid w:val="00D10AFB"/>
    <w:rsid w:val="00D11293"/>
    <w:rsid w:val="00D11C7F"/>
    <w:rsid w:val="00D11CD8"/>
    <w:rsid w:val="00D1228D"/>
    <w:rsid w:val="00D12A59"/>
    <w:rsid w:val="00D12B77"/>
    <w:rsid w:val="00D12C20"/>
    <w:rsid w:val="00D13642"/>
    <w:rsid w:val="00D13B11"/>
    <w:rsid w:val="00D13D00"/>
    <w:rsid w:val="00D13E17"/>
    <w:rsid w:val="00D13EB7"/>
    <w:rsid w:val="00D14297"/>
    <w:rsid w:val="00D14304"/>
    <w:rsid w:val="00D14C29"/>
    <w:rsid w:val="00D1539F"/>
    <w:rsid w:val="00D1581B"/>
    <w:rsid w:val="00D15CDA"/>
    <w:rsid w:val="00D15F40"/>
    <w:rsid w:val="00D16949"/>
    <w:rsid w:val="00D169D8"/>
    <w:rsid w:val="00D16C90"/>
    <w:rsid w:val="00D1772F"/>
    <w:rsid w:val="00D2081A"/>
    <w:rsid w:val="00D208C4"/>
    <w:rsid w:val="00D20AFB"/>
    <w:rsid w:val="00D20D56"/>
    <w:rsid w:val="00D20EAE"/>
    <w:rsid w:val="00D20F9D"/>
    <w:rsid w:val="00D21016"/>
    <w:rsid w:val="00D214E2"/>
    <w:rsid w:val="00D21705"/>
    <w:rsid w:val="00D223C3"/>
    <w:rsid w:val="00D2244A"/>
    <w:rsid w:val="00D2255A"/>
    <w:rsid w:val="00D22B69"/>
    <w:rsid w:val="00D22C50"/>
    <w:rsid w:val="00D23DB0"/>
    <w:rsid w:val="00D247B6"/>
    <w:rsid w:val="00D24DBB"/>
    <w:rsid w:val="00D253A6"/>
    <w:rsid w:val="00D2578E"/>
    <w:rsid w:val="00D26065"/>
    <w:rsid w:val="00D2643A"/>
    <w:rsid w:val="00D264EF"/>
    <w:rsid w:val="00D273F5"/>
    <w:rsid w:val="00D27BFD"/>
    <w:rsid w:val="00D27CAE"/>
    <w:rsid w:val="00D305BF"/>
    <w:rsid w:val="00D30769"/>
    <w:rsid w:val="00D30D5D"/>
    <w:rsid w:val="00D313A5"/>
    <w:rsid w:val="00D31CDB"/>
    <w:rsid w:val="00D31F05"/>
    <w:rsid w:val="00D32061"/>
    <w:rsid w:val="00D325CA"/>
    <w:rsid w:val="00D325F9"/>
    <w:rsid w:val="00D32F91"/>
    <w:rsid w:val="00D3309D"/>
    <w:rsid w:val="00D33487"/>
    <w:rsid w:val="00D334D5"/>
    <w:rsid w:val="00D3385E"/>
    <w:rsid w:val="00D338EA"/>
    <w:rsid w:val="00D34419"/>
    <w:rsid w:val="00D350FB"/>
    <w:rsid w:val="00D35FCF"/>
    <w:rsid w:val="00D36034"/>
    <w:rsid w:val="00D3646F"/>
    <w:rsid w:val="00D364CA"/>
    <w:rsid w:val="00D3681F"/>
    <w:rsid w:val="00D3699B"/>
    <w:rsid w:val="00D36B55"/>
    <w:rsid w:val="00D36C5A"/>
    <w:rsid w:val="00D36F3B"/>
    <w:rsid w:val="00D37223"/>
    <w:rsid w:val="00D37821"/>
    <w:rsid w:val="00D37D67"/>
    <w:rsid w:val="00D37F08"/>
    <w:rsid w:val="00D40200"/>
    <w:rsid w:val="00D40A8C"/>
    <w:rsid w:val="00D41359"/>
    <w:rsid w:val="00D4203A"/>
    <w:rsid w:val="00D4264F"/>
    <w:rsid w:val="00D4298A"/>
    <w:rsid w:val="00D42D30"/>
    <w:rsid w:val="00D435B5"/>
    <w:rsid w:val="00D4397E"/>
    <w:rsid w:val="00D43AA3"/>
    <w:rsid w:val="00D43BDF"/>
    <w:rsid w:val="00D43ED6"/>
    <w:rsid w:val="00D43EDC"/>
    <w:rsid w:val="00D441E1"/>
    <w:rsid w:val="00D449D7"/>
    <w:rsid w:val="00D4540E"/>
    <w:rsid w:val="00D4551B"/>
    <w:rsid w:val="00D460D2"/>
    <w:rsid w:val="00D46C9B"/>
    <w:rsid w:val="00D46E26"/>
    <w:rsid w:val="00D47003"/>
    <w:rsid w:val="00D475D7"/>
    <w:rsid w:val="00D47930"/>
    <w:rsid w:val="00D47BA4"/>
    <w:rsid w:val="00D47F6B"/>
    <w:rsid w:val="00D50379"/>
    <w:rsid w:val="00D50516"/>
    <w:rsid w:val="00D506C4"/>
    <w:rsid w:val="00D509E9"/>
    <w:rsid w:val="00D511E4"/>
    <w:rsid w:val="00D51437"/>
    <w:rsid w:val="00D51499"/>
    <w:rsid w:val="00D51767"/>
    <w:rsid w:val="00D51C1E"/>
    <w:rsid w:val="00D52748"/>
    <w:rsid w:val="00D53447"/>
    <w:rsid w:val="00D5361F"/>
    <w:rsid w:val="00D53B0E"/>
    <w:rsid w:val="00D54593"/>
    <w:rsid w:val="00D548AA"/>
    <w:rsid w:val="00D54B62"/>
    <w:rsid w:val="00D55168"/>
    <w:rsid w:val="00D55426"/>
    <w:rsid w:val="00D55A63"/>
    <w:rsid w:val="00D55ED0"/>
    <w:rsid w:val="00D563D4"/>
    <w:rsid w:val="00D573A2"/>
    <w:rsid w:val="00D5769F"/>
    <w:rsid w:val="00D57FF8"/>
    <w:rsid w:val="00D6098B"/>
    <w:rsid w:val="00D60A83"/>
    <w:rsid w:val="00D60C6D"/>
    <w:rsid w:val="00D6168A"/>
    <w:rsid w:val="00D616CD"/>
    <w:rsid w:val="00D61889"/>
    <w:rsid w:val="00D61F9D"/>
    <w:rsid w:val="00D62540"/>
    <w:rsid w:val="00D629B2"/>
    <w:rsid w:val="00D62CDC"/>
    <w:rsid w:val="00D62CF0"/>
    <w:rsid w:val="00D62D26"/>
    <w:rsid w:val="00D63A93"/>
    <w:rsid w:val="00D63E71"/>
    <w:rsid w:val="00D63F00"/>
    <w:rsid w:val="00D640B6"/>
    <w:rsid w:val="00D64318"/>
    <w:rsid w:val="00D6486E"/>
    <w:rsid w:val="00D64B54"/>
    <w:rsid w:val="00D65B16"/>
    <w:rsid w:val="00D66953"/>
    <w:rsid w:val="00D66A25"/>
    <w:rsid w:val="00D678FD"/>
    <w:rsid w:val="00D7005B"/>
    <w:rsid w:val="00D71362"/>
    <w:rsid w:val="00D71789"/>
    <w:rsid w:val="00D71A62"/>
    <w:rsid w:val="00D71DBC"/>
    <w:rsid w:val="00D72784"/>
    <w:rsid w:val="00D733FC"/>
    <w:rsid w:val="00D747CC"/>
    <w:rsid w:val="00D748B3"/>
    <w:rsid w:val="00D75C54"/>
    <w:rsid w:val="00D75CFD"/>
    <w:rsid w:val="00D75DD6"/>
    <w:rsid w:val="00D76E40"/>
    <w:rsid w:val="00D7724B"/>
    <w:rsid w:val="00D7724C"/>
    <w:rsid w:val="00D77321"/>
    <w:rsid w:val="00D773BC"/>
    <w:rsid w:val="00D777B4"/>
    <w:rsid w:val="00D77BEC"/>
    <w:rsid w:val="00D77DF4"/>
    <w:rsid w:val="00D80C61"/>
    <w:rsid w:val="00D814F6"/>
    <w:rsid w:val="00D82744"/>
    <w:rsid w:val="00D82D70"/>
    <w:rsid w:val="00D83A93"/>
    <w:rsid w:val="00D83CEA"/>
    <w:rsid w:val="00D841EE"/>
    <w:rsid w:val="00D843F3"/>
    <w:rsid w:val="00D8460F"/>
    <w:rsid w:val="00D8476B"/>
    <w:rsid w:val="00D84961"/>
    <w:rsid w:val="00D84B56"/>
    <w:rsid w:val="00D85C94"/>
    <w:rsid w:val="00D85E8D"/>
    <w:rsid w:val="00D86014"/>
    <w:rsid w:val="00D86D82"/>
    <w:rsid w:val="00D8706E"/>
    <w:rsid w:val="00D87334"/>
    <w:rsid w:val="00D9079B"/>
    <w:rsid w:val="00D90CE1"/>
    <w:rsid w:val="00D92034"/>
    <w:rsid w:val="00D92229"/>
    <w:rsid w:val="00D9223C"/>
    <w:rsid w:val="00D923A4"/>
    <w:rsid w:val="00D923DC"/>
    <w:rsid w:val="00D92E48"/>
    <w:rsid w:val="00D9338E"/>
    <w:rsid w:val="00D93956"/>
    <w:rsid w:val="00D93DBF"/>
    <w:rsid w:val="00D9439A"/>
    <w:rsid w:val="00D94761"/>
    <w:rsid w:val="00D948BB"/>
    <w:rsid w:val="00D95781"/>
    <w:rsid w:val="00D959AF"/>
    <w:rsid w:val="00D9678A"/>
    <w:rsid w:val="00D971A8"/>
    <w:rsid w:val="00D97662"/>
    <w:rsid w:val="00D97761"/>
    <w:rsid w:val="00D97A8F"/>
    <w:rsid w:val="00D97B0A"/>
    <w:rsid w:val="00DA06FE"/>
    <w:rsid w:val="00DA0844"/>
    <w:rsid w:val="00DA173A"/>
    <w:rsid w:val="00DA19AA"/>
    <w:rsid w:val="00DA20B9"/>
    <w:rsid w:val="00DA2DDB"/>
    <w:rsid w:val="00DA30DA"/>
    <w:rsid w:val="00DA3399"/>
    <w:rsid w:val="00DA36EC"/>
    <w:rsid w:val="00DA3845"/>
    <w:rsid w:val="00DA3E49"/>
    <w:rsid w:val="00DA3E7E"/>
    <w:rsid w:val="00DA415F"/>
    <w:rsid w:val="00DA42C7"/>
    <w:rsid w:val="00DA4762"/>
    <w:rsid w:val="00DA4ECC"/>
    <w:rsid w:val="00DA5535"/>
    <w:rsid w:val="00DA5E19"/>
    <w:rsid w:val="00DA6857"/>
    <w:rsid w:val="00DA688E"/>
    <w:rsid w:val="00DA6EE4"/>
    <w:rsid w:val="00DA7836"/>
    <w:rsid w:val="00DB0311"/>
    <w:rsid w:val="00DB04FD"/>
    <w:rsid w:val="00DB194F"/>
    <w:rsid w:val="00DB1DCC"/>
    <w:rsid w:val="00DB287A"/>
    <w:rsid w:val="00DB2B87"/>
    <w:rsid w:val="00DB2BAC"/>
    <w:rsid w:val="00DB2DD5"/>
    <w:rsid w:val="00DB3836"/>
    <w:rsid w:val="00DB38A1"/>
    <w:rsid w:val="00DB39A8"/>
    <w:rsid w:val="00DB4751"/>
    <w:rsid w:val="00DB4AA1"/>
    <w:rsid w:val="00DB4E6A"/>
    <w:rsid w:val="00DB575F"/>
    <w:rsid w:val="00DB5BB2"/>
    <w:rsid w:val="00DB5EAA"/>
    <w:rsid w:val="00DB614A"/>
    <w:rsid w:val="00DB6626"/>
    <w:rsid w:val="00DB70C8"/>
    <w:rsid w:val="00DB7473"/>
    <w:rsid w:val="00DB7998"/>
    <w:rsid w:val="00DB7B95"/>
    <w:rsid w:val="00DB7B96"/>
    <w:rsid w:val="00DB7DB4"/>
    <w:rsid w:val="00DC020D"/>
    <w:rsid w:val="00DC02B3"/>
    <w:rsid w:val="00DC0980"/>
    <w:rsid w:val="00DC150D"/>
    <w:rsid w:val="00DC191F"/>
    <w:rsid w:val="00DC27B3"/>
    <w:rsid w:val="00DC2A97"/>
    <w:rsid w:val="00DC2D03"/>
    <w:rsid w:val="00DC36A7"/>
    <w:rsid w:val="00DC37D2"/>
    <w:rsid w:val="00DC3864"/>
    <w:rsid w:val="00DC3D10"/>
    <w:rsid w:val="00DC43F9"/>
    <w:rsid w:val="00DC4814"/>
    <w:rsid w:val="00DC4F56"/>
    <w:rsid w:val="00DC4FD2"/>
    <w:rsid w:val="00DC551E"/>
    <w:rsid w:val="00DC5904"/>
    <w:rsid w:val="00DC5B99"/>
    <w:rsid w:val="00DC70C2"/>
    <w:rsid w:val="00DC7237"/>
    <w:rsid w:val="00DC74E3"/>
    <w:rsid w:val="00DC79F0"/>
    <w:rsid w:val="00DD057B"/>
    <w:rsid w:val="00DD07EC"/>
    <w:rsid w:val="00DD1C84"/>
    <w:rsid w:val="00DD25CF"/>
    <w:rsid w:val="00DD2DE3"/>
    <w:rsid w:val="00DD3B13"/>
    <w:rsid w:val="00DD3CCE"/>
    <w:rsid w:val="00DD3FCE"/>
    <w:rsid w:val="00DD48F9"/>
    <w:rsid w:val="00DD4DED"/>
    <w:rsid w:val="00DD4E90"/>
    <w:rsid w:val="00DD5175"/>
    <w:rsid w:val="00DD58DB"/>
    <w:rsid w:val="00DD5E0C"/>
    <w:rsid w:val="00DD6339"/>
    <w:rsid w:val="00DD6AE0"/>
    <w:rsid w:val="00DD7504"/>
    <w:rsid w:val="00DD759D"/>
    <w:rsid w:val="00DD7872"/>
    <w:rsid w:val="00DD7B3D"/>
    <w:rsid w:val="00DD7F15"/>
    <w:rsid w:val="00DE098F"/>
    <w:rsid w:val="00DE0AD2"/>
    <w:rsid w:val="00DE0D86"/>
    <w:rsid w:val="00DE10BC"/>
    <w:rsid w:val="00DE16D2"/>
    <w:rsid w:val="00DE282A"/>
    <w:rsid w:val="00DE31C7"/>
    <w:rsid w:val="00DE3572"/>
    <w:rsid w:val="00DE35A1"/>
    <w:rsid w:val="00DE3659"/>
    <w:rsid w:val="00DE39B0"/>
    <w:rsid w:val="00DE3B1F"/>
    <w:rsid w:val="00DE4263"/>
    <w:rsid w:val="00DE4F1E"/>
    <w:rsid w:val="00DE5243"/>
    <w:rsid w:val="00DE534E"/>
    <w:rsid w:val="00DE549C"/>
    <w:rsid w:val="00DE59E1"/>
    <w:rsid w:val="00DE5D27"/>
    <w:rsid w:val="00DE5E9C"/>
    <w:rsid w:val="00DE61CA"/>
    <w:rsid w:val="00DE689A"/>
    <w:rsid w:val="00DE68B3"/>
    <w:rsid w:val="00DE6F58"/>
    <w:rsid w:val="00DE6F97"/>
    <w:rsid w:val="00DE759D"/>
    <w:rsid w:val="00DE77AB"/>
    <w:rsid w:val="00DE7F2D"/>
    <w:rsid w:val="00DF0870"/>
    <w:rsid w:val="00DF08E2"/>
    <w:rsid w:val="00DF0AE0"/>
    <w:rsid w:val="00DF0F75"/>
    <w:rsid w:val="00DF1392"/>
    <w:rsid w:val="00DF1B6B"/>
    <w:rsid w:val="00DF20EE"/>
    <w:rsid w:val="00DF2558"/>
    <w:rsid w:val="00DF26A9"/>
    <w:rsid w:val="00DF2A08"/>
    <w:rsid w:val="00DF2F8B"/>
    <w:rsid w:val="00DF304F"/>
    <w:rsid w:val="00DF3433"/>
    <w:rsid w:val="00DF373F"/>
    <w:rsid w:val="00DF3B82"/>
    <w:rsid w:val="00DF4617"/>
    <w:rsid w:val="00DF4E3D"/>
    <w:rsid w:val="00DF5184"/>
    <w:rsid w:val="00DF5A26"/>
    <w:rsid w:val="00DF6074"/>
    <w:rsid w:val="00DF6D52"/>
    <w:rsid w:val="00DF7137"/>
    <w:rsid w:val="00DF73CD"/>
    <w:rsid w:val="00DF7947"/>
    <w:rsid w:val="00E001CB"/>
    <w:rsid w:val="00E00352"/>
    <w:rsid w:val="00E004FD"/>
    <w:rsid w:val="00E00929"/>
    <w:rsid w:val="00E00BCC"/>
    <w:rsid w:val="00E00DA0"/>
    <w:rsid w:val="00E00E16"/>
    <w:rsid w:val="00E00E75"/>
    <w:rsid w:val="00E00F89"/>
    <w:rsid w:val="00E01131"/>
    <w:rsid w:val="00E01A0B"/>
    <w:rsid w:val="00E01B26"/>
    <w:rsid w:val="00E01DBE"/>
    <w:rsid w:val="00E025E6"/>
    <w:rsid w:val="00E02D85"/>
    <w:rsid w:val="00E030D1"/>
    <w:rsid w:val="00E0384D"/>
    <w:rsid w:val="00E03B9C"/>
    <w:rsid w:val="00E0427D"/>
    <w:rsid w:val="00E0450B"/>
    <w:rsid w:val="00E0464D"/>
    <w:rsid w:val="00E04C2E"/>
    <w:rsid w:val="00E04C70"/>
    <w:rsid w:val="00E0502A"/>
    <w:rsid w:val="00E0561C"/>
    <w:rsid w:val="00E05854"/>
    <w:rsid w:val="00E05D33"/>
    <w:rsid w:val="00E060E0"/>
    <w:rsid w:val="00E06811"/>
    <w:rsid w:val="00E06B21"/>
    <w:rsid w:val="00E06BB2"/>
    <w:rsid w:val="00E06CF9"/>
    <w:rsid w:val="00E10060"/>
    <w:rsid w:val="00E114A0"/>
    <w:rsid w:val="00E114C5"/>
    <w:rsid w:val="00E119CB"/>
    <w:rsid w:val="00E11CE2"/>
    <w:rsid w:val="00E12123"/>
    <w:rsid w:val="00E12655"/>
    <w:rsid w:val="00E126AA"/>
    <w:rsid w:val="00E12727"/>
    <w:rsid w:val="00E12CBC"/>
    <w:rsid w:val="00E12E4D"/>
    <w:rsid w:val="00E1321F"/>
    <w:rsid w:val="00E1351F"/>
    <w:rsid w:val="00E13747"/>
    <w:rsid w:val="00E141FA"/>
    <w:rsid w:val="00E144FF"/>
    <w:rsid w:val="00E14E6A"/>
    <w:rsid w:val="00E152D4"/>
    <w:rsid w:val="00E15654"/>
    <w:rsid w:val="00E156B4"/>
    <w:rsid w:val="00E15922"/>
    <w:rsid w:val="00E16097"/>
    <w:rsid w:val="00E16239"/>
    <w:rsid w:val="00E16281"/>
    <w:rsid w:val="00E16794"/>
    <w:rsid w:val="00E17304"/>
    <w:rsid w:val="00E17945"/>
    <w:rsid w:val="00E2008D"/>
    <w:rsid w:val="00E2053A"/>
    <w:rsid w:val="00E20659"/>
    <w:rsid w:val="00E20814"/>
    <w:rsid w:val="00E20C21"/>
    <w:rsid w:val="00E20F87"/>
    <w:rsid w:val="00E2191E"/>
    <w:rsid w:val="00E220E0"/>
    <w:rsid w:val="00E22A79"/>
    <w:rsid w:val="00E22BBF"/>
    <w:rsid w:val="00E23C56"/>
    <w:rsid w:val="00E24022"/>
    <w:rsid w:val="00E2474A"/>
    <w:rsid w:val="00E24A22"/>
    <w:rsid w:val="00E24EFA"/>
    <w:rsid w:val="00E24F6B"/>
    <w:rsid w:val="00E25493"/>
    <w:rsid w:val="00E2575C"/>
    <w:rsid w:val="00E2598E"/>
    <w:rsid w:val="00E263F3"/>
    <w:rsid w:val="00E26D94"/>
    <w:rsid w:val="00E27187"/>
    <w:rsid w:val="00E2762B"/>
    <w:rsid w:val="00E27804"/>
    <w:rsid w:val="00E278F6"/>
    <w:rsid w:val="00E27A9A"/>
    <w:rsid w:val="00E30237"/>
    <w:rsid w:val="00E315DA"/>
    <w:rsid w:val="00E32465"/>
    <w:rsid w:val="00E328EF"/>
    <w:rsid w:val="00E32A57"/>
    <w:rsid w:val="00E32AC1"/>
    <w:rsid w:val="00E32EB3"/>
    <w:rsid w:val="00E336EA"/>
    <w:rsid w:val="00E33751"/>
    <w:rsid w:val="00E33936"/>
    <w:rsid w:val="00E33F72"/>
    <w:rsid w:val="00E3455B"/>
    <w:rsid w:val="00E34D56"/>
    <w:rsid w:val="00E34FD9"/>
    <w:rsid w:val="00E3518F"/>
    <w:rsid w:val="00E3532F"/>
    <w:rsid w:val="00E3542A"/>
    <w:rsid w:val="00E354FC"/>
    <w:rsid w:val="00E35CFB"/>
    <w:rsid w:val="00E361D4"/>
    <w:rsid w:val="00E364D7"/>
    <w:rsid w:val="00E378F5"/>
    <w:rsid w:val="00E37921"/>
    <w:rsid w:val="00E37F26"/>
    <w:rsid w:val="00E40066"/>
    <w:rsid w:val="00E400A5"/>
    <w:rsid w:val="00E4025A"/>
    <w:rsid w:val="00E40515"/>
    <w:rsid w:val="00E40F0B"/>
    <w:rsid w:val="00E4196D"/>
    <w:rsid w:val="00E41DA3"/>
    <w:rsid w:val="00E424FC"/>
    <w:rsid w:val="00E42550"/>
    <w:rsid w:val="00E4257C"/>
    <w:rsid w:val="00E42A44"/>
    <w:rsid w:val="00E42E53"/>
    <w:rsid w:val="00E433C0"/>
    <w:rsid w:val="00E43E97"/>
    <w:rsid w:val="00E447A3"/>
    <w:rsid w:val="00E448B3"/>
    <w:rsid w:val="00E44947"/>
    <w:rsid w:val="00E4544A"/>
    <w:rsid w:val="00E4598A"/>
    <w:rsid w:val="00E45B3F"/>
    <w:rsid w:val="00E463B8"/>
    <w:rsid w:val="00E4667C"/>
    <w:rsid w:val="00E468CF"/>
    <w:rsid w:val="00E46DC9"/>
    <w:rsid w:val="00E46DF2"/>
    <w:rsid w:val="00E46E69"/>
    <w:rsid w:val="00E4710D"/>
    <w:rsid w:val="00E473EE"/>
    <w:rsid w:val="00E475CE"/>
    <w:rsid w:val="00E47AAF"/>
    <w:rsid w:val="00E5008A"/>
    <w:rsid w:val="00E50345"/>
    <w:rsid w:val="00E50346"/>
    <w:rsid w:val="00E50D2D"/>
    <w:rsid w:val="00E51A60"/>
    <w:rsid w:val="00E51B44"/>
    <w:rsid w:val="00E51D36"/>
    <w:rsid w:val="00E522D1"/>
    <w:rsid w:val="00E525B4"/>
    <w:rsid w:val="00E52BE9"/>
    <w:rsid w:val="00E52FE2"/>
    <w:rsid w:val="00E53E2C"/>
    <w:rsid w:val="00E54713"/>
    <w:rsid w:val="00E5491B"/>
    <w:rsid w:val="00E54D18"/>
    <w:rsid w:val="00E55514"/>
    <w:rsid w:val="00E55546"/>
    <w:rsid w:val="00E5556B"/>
    <w:rsid w:val="00E561E8"/>
    <w:rsid w:val="00E56D2D"/>
    <w:rsid w:val="00E56E20"/>
    <w:rsid w:val="00E5703A"/>
    <w:rsid w:val="00E57482"/>
    <w:rsid w:val="00E57527"/>
    <w:rsid w:val="00E5752F"/>
    <w:rsid w:val="00E57CC3"/>
    <w:rsid w:val="00E6035A"/>
    <w:rsid w:val="00E607B4"/>
    <w:rsid w:val="00E61121"/>
    <w:rsid w:val="00E613D8"/>
    <w:rsid w:val="00E621B1"/>
    <w:rsid w:val="00E62822"/>
    <w:rsid w:val="00E62BD8"/>
    <w:rsid w:val="00E62D12"/>
    <w:rsid w:val="00E62DF8"/>
    <w:rsid w:val="00E63055"/>
    <w:rsid w:val="00E639EE"/>
    <w:rsid w:val="00E63A6F"/>
    <w:rsid w:val="00E63BFB"/>
    <w:rsid w:val="00E64F56"/>
    <w:rsid w:val="00E6513F"/>
    <w:rsid w:val="00E651E0"/>
    <w:rsid w:val="00E653E2"/>
    <w:rsid w:val="00E65AE7"/>
    <w:rsid w:val="00E65C4A"/>
    <w:rsid w:val="00E65FDC"/>
    <w:rsid w:val="00E661E4"/>
    <w:rsid w:val="00E664CB"/>
    <w:rsid w:val="00E66533"/>
    <w:rsid w:val="00E66713"/>
    <w:rsid w:val="00E66BE9"/>
    <w:rsid w:val="00E66E48"/>
    <w:rsid w:val="00E671DB"/>
    <w:rsid w:val="00E67271"/>
    <w:rsid w:val="00E67A0E"/>
    <w:rsid w:val="00E70A9D"/>
    <w:rsid w:val="00E70C7F"/>
    <w:rsid w:val="00E719ED"/>
    <w:rsid w:val="00E72E66"/>
    <w:rsid w:val="00E7304A"/>
    <w:rsid w:val="00E7425D"/>
    <w:rsid w:val="00E7425E"/>
    <w:rsid w:val="00E7483A"/>
    <w:rsid w:val="00E74A94"/>
    <w:rsid w:val="00E74C30"/>
    <w:rsid w:val="00E74C76"/>
    <w:rsid w:val="00E7515B"/>
    <w:rsid w:val="00E75212"/>
    <w:rsid w:val="00E752FB"/>
    <w:rsid w:val="00E758AE"/>
    <w:rsid w:val="00E7635D"/>
    <w:rsid w:val="00E76493"/>
    <w:rsid w:val="00E7653F"/>
    <w:rsid w:val="00E766D0"/>
    <w:rsid w:val="00E77A04"/>
    <w:rsid w:val="00E77F43"/>
    <w:rsid w:val="00E815C6"/>
    <w:rsid w:val="00E81AB4"/>
    <w:rsid w:val="00E81B6E"/>
    <w:rsid w:val="00E827CB"/>
    <w:rsid w:val="00E82881"/>
    <w:rsid w:val="00E82DF7"/>
    <w:rsid w:val="00E834D7"/>
    <w:rsid w:val="00E83804"/>
    <w:rsid w:val="00E83C28"/>
    <w:rsid w:val="00E83E0E"/>
    <w:rsid w:val="00E841D3"/>
    <w:rsid w:val="00E844BB"/>
    <w:rsid w:val="00E84A41"/>
    <w:rsid w:val="00E84FD6"/>
    <w:rsid w:val="00E8524A"/>
    <w:rsid w:val="00E85539"/>
    <w:rsid w:val="00E855FC"/>
    <w:rsid w:val="00E85DFF"/>
    <w:rsid w:val="00E87688"/>
    <w:rsid w:val="00E87986"/>
    <w:rsid w:val="00E87E02"/>
    <w:rsid w:val="00E90121"/>
    <w:rsid w:val="00E91218"/>
    <w:rsid w:val="00E91764"/>
    <w:rsid w:val="00E91EBA"/>
    <w:rsid w:val="00E9233A"/>
    <w:rsid w:val="00E925A2"/>
    <w:rsid w:val="00E92A5D"/>
    <w:rsid w:val="00E92AB0"/>
    <w:rsid w:val="00E93BB0"/>
    <w:rsid w:val="00E93CF3"/>
    <w:rsid w:val="00E93D7D"/>
    <w:rsid w:val="00E958B8"/>
    <w:rsid w:val="00E95F33"/>
    <w:rsid w:val="00E95F6D"/>
    <w:rsid w:val="00E96F41"/>
    <w:rsid w:val="00E9731B"/>
    <w:rsid w:val="00E977F6"/>
    <w:rsid w:val="00E9784F"/>
    <w:rsid w:val="00E978AC"/>
    <w:rsid w:val="00EA0295"/>
    <w:rsid w:val="00EA16F3"/>
    <w:rsid w:val="00EA1EB9"/>
    <w:rsid w:val="00EA21F2"/>
    <w:rsid w:val="00EA29F7"/>
    <w:rsid w:val="00EA303F"/>
    <w:rsid w:val="00EA365D"/>
    <w:rsid w:val="00EA3D2B"/>
    <w:rsid w:val="00EA3FAD"/>
    <w:rsid w:val="00EA479D"/>
    <w:rsid w:val="00EA4B82"/>
    <w:rsid w:val="00EA4E99"/>
    <w:rsid w:val="00EA4EC5"/>
    <w:rsid w:val="00EA556C"/>
    <w:rsid w:val="00EA5721"/>
    <w:rsid w:val="00EA5ECC"/>
    <w:rsid w:val="00EA5FE8"/>
    <w:rsid w:val="00EA60D9"/>
    <w:rsid w:val="00EA60E4"/>
    <w:rsid w:val="00EA63B8"/>
    <w:rsid w:val="00EA6419"/>
    <w:rsid w:val="00EA75DB"/>
    <w:rsid w:val="00EB07B7"/>
    <w:rsid w:val="00EB0A22"/>
    <w:rsid w:val="00EB0DCE"/>
    <w:rsid w:val="00EB10C3"/>
    <w:rsid w:val="00EB14B5"/>
    <w:rsid w:val="00EB231A"/>
    <w:rsid w:val="00EB2590"/>
    <w:rsid w:val="00EB2726"/>
    <w:rsid w:val="00EB2BE5"/>
    <w:rsid w:val="00EB2CC3"/>
    <w:rsid w:val="00EB2FF1"/>
    <w:rsid w:val="00EB323C"/>
    <w:rsid w:val="00EB3487"/>
    <w:rsid w:val="00EB3736"/>
    <w:rsid w:val="00EB385D"/>
    <w:rsid w:val="00EB390C"/>
    <w:rsid w:val="00EB403C"/>
    <w:rsid w:val="00EB4A71"/>
    <w:rsid w:val="00EB4A90"/>
    <w:rsid w:val="00EB4B80"/>
    <w:rsid w:val="00EB5266"/>
    <w:rsid w:val="00EB5467"/>
    <w:rsid w:val="00EB5E2D"/>
    <w:rsid w:val="00EB6C22"/>
    <w:rsid w:val="00EB6C71"/>
    <w:rsid w:val="00EB6DD1"/>
    <w:rsid w:val="00EB719F"/>
    <w:rsid w:val="00EC0000"/>
    <w:rsid w:val="00EC00D1"/>
    <w:rsid w:val="00EC06FD"/>
    <w:rsid w:val="00EC0DBF"/>
    <w:rsid w:val="00EC1050"/>
    <w:rsid w:val="00EC121E"/>
    <w:rsid w:val="00EC127B"/>
    <w:rsid w:val="00EC1E10"/>
    <w:rsid w:val="00EC1FEA"/>
    <w:rsid w:val="00EC216C"/>
    <w:rsid w:val="00EC29F7"/>
    <w:rsid w:val="00EC3012"/>
    <w:rsid w:val="00EC399E"/>
    <w:rsid w:val="00EC3E87"/>
    <w:rsid w:val="00EC40C2"/>
    <w:rsid w:val="00EC412F"/>
    <w:rsid w:val="00EC4957"/>
    <w:rsid w:val="00EC49E4"/>
    <w:rsid w:val="00EC4AD1"/>
    <w:rsid w:val="00EC4ED4"/>
    <w:rsid w:val="00EC55DD"/>
    <w:rsid w:val="00EC5C80"/>
    <w:rsid w:val="00EC5D6B"/>
    <w:rsid w:val="00EC5F42"/>
    <w:rsid w:val="00EC5FB2"/>
    <w:rsid w:val="00EC66FE"/>
    <w:rsid w:val="00EC701B"/>
    <w:rsid w:val="00EC77C0"/>
    <w:rsid w:val="00EC7CD6"/>
    <w:rsid w:val="00EC7D01"/>
    <w:rsid w:val="00EC7E5C"/>
    <w:rsid w:val="00EC7EB6"/>
    <w:rsid w:val="00ED008D"/>
    <w:rsid w:val="00ED07DE"/>
    <w:rsid w:val="00ED0986"/>
    <w:rsid w:val="00ED0A1F"/>
    <w:rsid w:val="00ED0A9D"/>
    <w:rsid w:val="00ED0DB9"/>
    <w:rsid w:val="00ED1E33"/>
    <w:rsid w:val="00ED1EF7"/>
    <w:rsid w:val="00ED2824"/>
    <w:rsid w:val="00ED2AE0"/>
    <w:rsid w:val="00ED3120"/>
    <w:rsid w:val="00ED3876"/>
    <w:rsid w:val="00ED3EEE"/>
    <w:rsid w:val="00ED3F90"/>
    <w:rsid w:val="00ED48D7"/>
    <w:rsid w:val="00ED4985"/>
    <w:rsid w:val="00ED4F08"/>
    <w:rsid w:val="00ED5947"/>
    <w:rsid w:val="00ED5F0B"/>
    <w:rsid w:val="00ED68C5"/>
    <w:rsid w:val="00ED713E"/>
    <w:rsid w:val="00ED7FF3"/>
    <w:rsid w:val="00EE0287"/>
    <w:rsid w:val="00EE17E7"/>
    <w:rsid w:val="00EE1B34"/>
    <w:rsid w:val="00EE1B91"/>
    <w:rsid w:val="00EE1C86"/>
    <w:rsid w:val="00EE27C6"/>
    <w:rsid w:val="00EE292E"/>
    <w:rsid w:val="00EE3629"/>
    <w:rsid w:val="00EE380B"/>
    <w:rsid w:val="00EE46D3"/>
    <w:rsid w:val="00EE4810"/>
    <w:rsid w:val="00EE49B8"/>
    <w:rsid w:val="00EE4CC0"/>
    <w:rsid w:val="00EE4E00"/>
    <w:rsid w:val="00EE577E"/>
    <w:rsid w:val="00EE5AE2"/>
    <w:rsid w:val="00EE66A6"/>
    <w:rsid w:val="00EE6E6E"/>
    <w:rsid w:val="00EE6F88"/>
    <w:rsid w:val="00EE6FE2"/>
    <w:rsid w:val="00EE7095"/>
    <w:rsid w:val="00EE7FFC"/>
    <w:rsid w:val="00EF071E"/>
    <w:rsid w:val="00EF09D0"/>
    <w:rsid w:val="00EF0CE5"/>
    <w:rsid w:val="00EF2A5F"/>
    <w:rsid w:val="00EF2D6C"/>
    <w:rsid w:val="00EF30B3"/>
    <w:rsid w:val="00EF35D0"/>
    <w:rsid w:val="00EF35F9"/>
    <w:rsid w:val="00EF3983"/>
    <w:rsid w:val="00EF42E8"/>
    <w:rsid w:val="00EF476C"/>
    <w:rsid w:val="00EF4951"/>
    <w:rsid w:val="00EF5279"/>
    <w:rsid w:val="00EF561C"/>
    <w:rsid w:val="00EF568F"/>
    <w:rsid w:val="00EF5950"/>
    <w:rsid w:val="00EF5C4C"/>
    <w:rsid w:val="00EF5FC4"/>
    <w:rsid w:val="00EF7DD3"/>
    <w:rsid w:val="00F0025D"/>
    <w:rsid w:val="00F0028C"/>
    <w:rsid w:val="00F00564"/>
    <w:rsid w:val="00F005FC"/>
    <w:rsid w:val="00F00662"/>
    <w:rsid w:val="00F0087B"/>
    <w:rsid w:val="00F00B06"/>
    <w:rsid w:val="00F00BE1"/>
    <w:rsid w:val="00F01439"/>
    <w:rsid w:val="00F017CD"/>
    <w:rsid w:val="00F01D69"/>
    <w:rsid w:val="00F020A3"/>
    <w:rsid w:val="00F021A8"/>
    <w:rsid w:val="00F02318"/>
    <w:rsid w:val="00F031EB"/>
    <w:rsid w:val="00F03B47"/>
    <w:rsid w:val="00F03CBA"/>
    <w:rsid w:val="00F04569"/>
    <w:rsid w:val="00F049E3"/>
    <w:rsid w:val="00F04B15"/>
    <w:rsid w:val="00F05080"/>
    <w:rsid w:val="00F05180"/>
    <w:rsid w:val="00F05BAE"/>
    <w:rsid w:val="00F05C52"/>
    <w:rsid w:val="00F05D01"/>
    <w:rsid w:val="00F05D9A"/>
    <w:rsid w:val="00F06AB2"/>
    <w:rsid w:val="00F077C1"/>
    <w:rsid w:val="00F07A70"/>
    <w:rsid w:val="00F10099"/>
    <w:rsid w:val="00F10183"/>
    <w:rsid w:val="00F10220"/>
    <w:rsid w:val="00F10E4F"/>
    <w:rsid w:val="00F11464"/>
    <w:rsid w:val="00F11680"/>
    <w:rsid w:val="00F116F3"/>
    <w:rsid w:val="00F11739"/>
    <w:rsid w:val="00F11D5F"/>
    <w:rsid w:val="00F13204"/>
    <w:rsid w:val="00F1424E"/>
    <w:rsid w:val="00F14732"/>
    <w:rsid w:val="00F14E13"/>
    <w:rsid w:val="00F158EC"/>
    <w:rsid w:val="00F15B13"/>
    <w:rsid w:val="00F15B19"/>
    <w:rsid w:val="00F15B2A"/>
    <w:rsid w:val="00F15EB5"/>
    <w:rsid w:val="00F15F05"/>
    <w:rsid w:val="00F166D2"/>
    <w:rsid w:val="00F16CB2"/>
    <w:rsid w:val="00F17218"/>
    <w:rsid w:val="00F1785F"/>
    <w:rsid w:val="00F17FE5"/>
    <w:rsid w:val="00F20006"/>
    <w:rsid w:val="00F20300"/>
    <w:rsid w:val="00F20682"/>
    <w:rsid w:val="00F207A8"/>
    <w:rsid w:val="00F20829"/>
    <w:rsid w:val="00F20C9A"/>
    <w:rsid w:val="00F21265"/>
    <w:rsid w:val="00F213D4"/>
    <w:rsid w:val="00F22336"/>
    <w:rsid w:val="00F237C3"/>
    <w:rsid w:val="00F2404B"/>
    <w:rsid w:val="00F24076"/>
    <w:rsid w:val="00F25018"/>
    <w:rsid w:val="00F2555A"/>
    <w:rsid w:val="00F25F9D"/>
    <w:rsid w:val="00F260D6"/>
    <w:rsid w:val="00F26544"/>
    <w:rsid w:val="00F26B97"/>
    <w:rsid w:val="00F270A9"/>
    <w:rsid w:val="00F27C98"/>
    <w:rsid w:val="00F30578"/>
    <w:rsid w:val="00F30AE1"/>
    <w:rsid w:val="00F3118A"/>
    <w:rsid w:val="00F31B10"/>
    <w:rsid w:val="00F32DC3"/>
    <w:rsid w:val="00F3370B"/>
    <w:rsid w:val="00F3390D"/>
    <w:rsid w:val="00F34182"/>
    <w:rsid w:val="00F346FB"/>
    <w:rsid w:val="00F34872"/>
    <w:rsid w:val="00F34BD8"/>
    <w:rsid w:val="00F361CC"/>
    <w:rsid w:val="00F363B7"/>
    <w:rsid w:val="00F36682"/>
    <w:rsid w:val="00F36F8E"/>
    <w:rsid w:val="00F37155"/>
    <w:rsid w:val="00F37264"/>
    <w:rsid w:val="00F37789"/>
    <w:rsid w:val="00F37996"/>
    <w:rsid w:val="00F37D3B"/>
    <w:rsid w:val="00F37F5E"/>
    <w:rsid w:val="00F4092E"/>
    <w:rsid w:val="00F411D9"/>
    <w:rsid w:val="00F413E0"/>
    <w:rsid w:val="00F41A09"/>
    <w:rsid w:val="00F41A79"/>
    <w:rsid w:val="00F41CC0"/>
    <w:rsid w:val="00F41D60"/>
    <w:rsid w:val="00F41E25"/>
    <w:rsid w:val="00F42242"/>
    <w:rsid w:val="00F42DE1"/>
    <w:rsid w:val="00F433A4"/>
    <w:rsid w:val="00F43B4F"/>
    <w:rsid w:val="00F445D6"/>
    <w:rsid w:val="00F448E7"/>
    <w:rsid w:val="00F451E6"/>
    <w:rsid w:val="00F45921"/>
    <w:rsid w:val="00F461E8"/>
    <w:rsid w:val="00F46AAE"/>
    <w:rsid w:val="00F46B5E"/>
    <w:rsid w:val="00F46C0B"/>
    <w:rsid w:val="00F473A3"/>
    <w:rsid w:val="00F47638"/>
    <w:rsid w:val="00F476CF"/>
    <w:rsid w:val="00F47914"/>
    <w:rsid w:val="00F47C94"/>
    <w:rsid w:val="00F47E97"/>
    <w:rsid w:val="00F500F4"/>
    <w:rsid w:val="00F51105"/>
    <w:rsid w:val="00F51261"/>
    <w:rsid w:val="00F51447"/>
    <w:rsid w:val="00F5184D"/>
    <w:rsid w:val="00F518AB"/>
    <w:rsid w:val="00F51C90"/>
    <w:rsid w:val="00F52080"/>
    <w:rsid w:val="00F52325"/>
    <w:rsid w:val="00F528BC"/>
    <w:rsid w:val="00F53F71"/>
    <w:rsid w:val="00F54D85"/>
    <w:rsid w:val="00F54F9C"/>
    <w:rsid w:val="00F55152"/>
    <w:rsid w:val="00F554B5"/>
    <w:rsid w:val="00F554DE"/>
    <w:rsid w:val="00F5570E"/>
    <w:rsid w:val="00F55992"/>
    <w:rsid w:val="00F55F8E"/>
    <w:rsid w:val="00F56B3F"/>
    <w:rsid w:val="00F56E9F"/>
    <w:rsid w:val="00F56FBD"/>
    <w:rsid w:val="00F5701A"/>
    <w:rsid w:val="00F575E0"/>
    <w:rsid w:val="00F579E0"/>
    <w:rsid w:val="00F57D13"/>
    <w:rsid w:val="00F57DDA"/>
    <w:rsid w:val="00F57EB6"/>
    <w:rsid w:val="00F57FB3"/>
    <w:rsid w:val="00F6027D"/>
    <w:rsid w:val="00F603C3"/>
    <w:rsid w:val="00F6047D"/>
    <w:rsid w:val="00F6051A"/>
    <w:rsid w:val="00F60870"/>
    <w:rsid w:val="00F60B36"/>
    <w:rsid w:val="00F60DC1"/>
    <w:rsid w:val="00F6129F"/>
    <w:rsid w:val="00F61683"/>
    <w:rsid w:val="00F617A7"/>
    <w:rsid w:val="00F61A7E"/>
    <w:rsid w:val="00F61FE6"/>
    <w:rsid w:val="00F6233C"/>
    <w:rsid w:val="00F623A0"/>
    <w:rsid w:val="00F628CC"/>
    <w:rsid w:val="00F629A3"/>
    <w:rsid w:val="00F62D78"/>
    <w:rsid w:val="00F63502"/>
    <w:rsid w:val="00F63C85"/>
    <w:rsid w:val="00F64118"/>
    <w:rsid w:val="00F643A9"/>
    <w:rsid w:val="00F646EF"/>
    <w:rsid w:val="00F64E21"/>
    <w:rsid w:val="00F6510A"/>
    <w:rsid w:val="00F65A36"/>
    <w:rsid w:val="00F65AF4"/>
    <w:rsid w:val="00F66417"/>
    <w:rsid w:val="00F665C7"/>
    <w:rsid w:val="00F66CDB"/>
    <w:rsid w:val="00F6731E"/>
    <w:rsid w:val="00F70436"/>
    <w:rsid w:val="00F705F5"/>
    <w:rsid w:val="00F70D00"/>
    <w:rsid w:val="00F70D76"/>
    <w:rsid w:val="00F720AA"/>
    <w:rsid w:val="00F72126"/>
    <w:rsid w:val="00F72273"/>
    <w:rsid w:val="00F72B01"/>
    <w:rsid w:val="00F735E8"/>
    <w:rsid w:val="00F7368A"/>
    <w:rsid w:val="00F738E9"/>
    <w:rsid w:val="00F73ECA"/>
    <w:rsid w:val="00F73FCC"/>
    <w:rsid w:val="00F75072"/>
    <w:rsid w:val="00F7519A"/>
    <w:rsid w:val="00F7543D"/>
    <w:rsid w:val="00F75777"/>
    <w:rsid w:val="00F76913"/>
    <w:rsid w:val="00F76C13"/>
    <w:rsid w:val="00F773BF"/>
    <w:rsid w:val="00F77C14"/>
    <w:rsid w:val="00F801D2"/>
    <w:rsid w:val="00F805B7"/>
    <w:rsid w:val="00F808D6"/>
    <w:rsid w:val="00F8139C"/>
    <w:rsid w:val="00F81949"/>
    <w:rsid w:val="00F82FD6"/>
    <w:rsid w:val="00F830E8"/>
    <w:rsid w:val="00F83282"/>
    <w:rsid w:val="00F8394F"/>
    <w:rsid w:val="00F83B56"/>
    <w:rsid w:val="00F83B65"/>
    <w:rsid w:val="00F83C4F"/>
    <w:rsid w:val="00F8410A"/>
    <w:rsid w:val="00F84234"/>
    <w:rsid w:val="00F84306"/>
    <w:rsid w:val="00F8438A"/>
    <w:rsid w:val="00F84804"/>
    <w:rsid w:val="00F84CB8"/>
    <w:rsid w:val="00F856DF"/>
    <w:rsid w:val="00F86470"/>
    <w:rsid w:val="00F869D1"/>
    <w:rsid w:val="00F86E74"/>
    <w:rsid w:val="00F87C26"/>
    <w:rsid w:val="00F87C4C"/>
    <w:rsid w:val="00F87ECD"/>
    <w:rsid w:val="00F90D6A"/>
    <w:rsid w:val="00F91934"/>
    <w:rsid w:val="00F91EB0"/>
    <w:rsid w:val="00F91FF7"/>
    <w:rsid w:val="00F9237F"/>
    <w:rsid w:val="00F92ACA"/>
    <w:rsid w:val="00F92AE8"/>
    <w:rsid w:val="00F92DC4"/>
    <w:rsid w:val="00F93030"/>
    <w:rsid w:val="00F9305B"/>
    <w:rsid w:val="00F930F4"/>
    <w:rsid w:val="00F93965"/>
    <w:rsid w:val="00F93A3C"/>
    <w:rsid w:val="00F93B44"/>
    <w:rsid w:val="00F93CFB"/>
    <w:rsid w:val="00F93D68"/>
    <w:rsid w:val="00F9445C"/>
    <w:rsid w:val="00F956BB"/>
    <w:rsid w:val="00F96013"/>
    <w:rsid w:val="00F96C36"/>
    <w:rsid w:val="00F96D8B"/>
    <w:rsid w:val="00F9738D"/>
    <w:rsid w:val="00F9758F"/>
    <w:rsid w:val="00F97633"/>
    <w:rsid w:val="00F97871"/>
    <w:rsid w:val="00F97EA7"/>
    <w:rsid w:val="00FA022F"/>
    <w:rsid w:val="00FA0255"/>
    <w:rsid w:val="00FA04E9"/>
    <w:rsid w:val="00FA051E"/>
    <w:rsid w:val="00FA06C6"/>
    <w:rsid w:val="00FA080C"/>
    <w:rsid w:val="00FA0AED"/>
    <w:rsid w:val="00FA16EB"/>
    <w:rsid w:val="00FA1C21"/>
    <w:rsid w:val="00FA1D15"/>
    <w:rsid w:val="00FA262C"/>
    <w:rsid w:val="00FA2834"/>
    <w:rsid w:val="00FA2A34"/>
    <w:rsid w:val="00FA2FFD"/>
    <w:rsid w:val="00FA33C2"/>
    <w:rsid w:val="00FA3603"/>
    <w:rsid w:val="00FA397F"/>
    <w:rsid w:val="00FA4931"/>
    <w:rsid w:val="00FA4DF8"/>
    <w:rsid w:val="00FA5170"/>
    <w:rsid w:val="00FA5BEC"/>
    <w:rsid w:val="00FA602F"/>
    <w:rsid w:val="00FA65C5"/>
    <w:rsid w:val="00FA6798"/>
    <w:rsid w:val="00FA689B"/>
    <w:rsid w:val="00FA6C9B"/>
    <w:rsid w:val="00FA70BA"/>
    <w:rsid w:val="00FA70CF"/>
    <w:rsid w:val="00FA7D61"/>
    <w:rsid w:val="00FB030C"/>
    <w:rsid w:val="00FB11AF"/>
    <w:rsid w:val="00FB11C7"/>
    <w:rsid w:val="00FB1D17"/>
    <w:rsid w:val="00FB202F"/>
    <w:rsid w:val="00FB2336"/>
    <w:rsid w:val="00FB24A7"/>
    <w:rsid w:val="00FB25EA"/>
    <w:rsid w:val="00FB2899"/>
    <w:rsid w:val="00FB28C3"/>
    <w:rsid w:val="00FB2EB1"/>
    <w:rsid w:val="00FB38C2"/>
    <w:rsid w:val="00FB3F4A"/>
    <w:rsid w:val="00FB44D2"/>
    <w:rsid w:val="00FB46AB"/>
    <w:rsid w:val="00FB4B4F"/>
    <w:rsid w:val="00FB4E7E"/>
    <w:rsid w:val="00FB54B0"/>
    <w:rsid w:val="00FB67F3"/>
    <w:rsid w:val="00FB6EC8"/>
    <w:rsid w:val="00FB75DC"/>
    <w:rsid w:val="00FB764E"/>
    <w:rsid w:val="00FC0506"/>
    <w:rsid w:val="00FC0815"/>
    <w:rsid w:val="00FC1863"/>
    <w:rsid w:val="00FC1DDB"/>
    <w:rsid w:val="00FC217B"/>
    <w:rsid w:val="00FC2211"/>
    <w:rsid w:val="00FC25F0"/>
    <w:rsid w:val="00FC2605"/>
    <w:rsid w:val="00FC2AD0"/>
    <w:rsid w:val="00FC3FB5"/>
    <w:rsid w:val="00FC3FBC"/>
    <w:rsid w:val="00FC4B29"/>
    <w:rsid w:val="00FC4B82"/>
    <w:rsid w:val="00FC4CDD"/>
    <w:rsid w:val="00FC584C"/>
    <w:rsid w:val="00FC6655"/>
    <w:rsid w:val="00FC6FE3"/>
    <w:rsid w:val="00FC7BAA"/>
    <w:rsid w:val="00FC7EE7"/>
    <w:rsid w:val="00FD0046"/>
    <w:rsid w:val="00FD0464"/>
    <w:rsid w:val="00FD0FBF"/>
    <w:rsid w:val="00FD1A22"/>
    <w:rsid w:val="00FD1DE1"/>
    <w:rsid w:val="00FD1DF6"/>
    <w:rsid w:val="00FD20C3"/>
    <w:rsid w:val="00FD2A4A"/>
    <w:rsid w:val="00FD358F"/>
    <w:rsid w:val="00FD4127"/>
    <w:rsid w:val="00FD4571"/>
    <w:rsid w:val="00FD4622"/>
    <w:rsid w:val="00FD4A69"/>
    <w:rsid w:val="00FD5491"/>
    <w:rsid w:val="00FD551D"/>
    <w:rsid w:val="00FD583B"/>
    <w:rsid w:val="00FD637D"/>
    <w:rsid w:val="00FD63E7"/>
    <w:rsid w:val="00FD65C4"/>
    <w:rsid w:val="00FD6DCB"/>
    <w:rsid w:val="00FD709C"/>
    <w:rsid w:val="00FD7131"/>
    <w:rsid w:val="00FD7287"/>
    <w:rsid w:val="00FD7D3B"/>
    <w:rsid w:val="00FD7F6D"/>
    <w:rsid w:val="00FE0BF5"/>
    <w:rsid w:val="00FE0CD5"/>
    <w:rsid w:val="00FE1167"/>
    <w:rsid w:val="00FE13D9"/>
    <w:rsid w:val="00FE1772"/>
    <w:rsid w:val="00FE19D8"/>
    <w:rsid w:val="00FE1F38"/>
    <w:rsid w:val="00FE260E"/>
    <w:rsid w:val="00FE2C2F"/>
    <w:rsid w:val="00FE3376"/>
    <w:rsid w:val="00FE386E"/>
    <w:rsid w:val="00FE3D60"/>
    <w:rsid w:val="00FE3E4A"/>
    <w:rsid w:val="00FE433F"/>
    <w:rsid w:val="00FE43EE"/>
    <w:rsid w:val="00FE4889"/>
    <w:rsid w:val="00FE48DE"/>
    <w:rsid w:val="00FE4B00"/>
    <w:rsid w:val="00FE4E10"/>
    <w:rsid w:val="00FE53E3"/>
    <w:rsid w:val="00FE5471"/>
    <w:rsid w:val="00FE5768"/>
    <w:rsid w:val="00FE58BD"/>
    <w:rsid w:val="00FE5E2F"/>
    <w:rsid w:val="00FE71D7"/>
    <w:rsid w:val="00FE722D"/>
    <w:rsid w:val="00FE72AB"/>
    <w:rsid w:val="00FE7596"/>
    <w:rsid w:val="00FE7727"/>
    <w:rsid w:val="00FE7FA0"/>
    <w:rsid w:val="00FF078E"/>
    <w:rsid w:val="00FF0EC9"/>
    <w:rsid w:val="00FF17E6"/>
    <w:rsid w:val="00FF1929"/>
    <w:rsid w:val="00FF1BBA"/>
    <w:rsid w:val="00FF2336"/>
    <w:rsid w:val="00FF2421"/>
    <w:rsid w:val="00FF2626"/>
    <w:rsid w:val="00FF269A"/>
    <w:rsid w:val="00FF2820"/>
    <w:rsid w:val="00FF2834"/>
    <w:rsid w:val="00FF2AA2"/>
    <w:rsid w:val="00FF2BAF"/>
    <w:rsid w:val="00FF3664"/>
    <w:rsid w:val="00FF366A"/>
    <w:rsid w:val="00FF3EC1"/>
    <w:rsid w:val="00FF40AF"/>
    <w:rsid w:val="00FF4692"/>
    <w:rsid w:val="00FF47B3"/>
    <w:rsid w:val="00FF4C2F"/>
    <w:rsid w:val="00FF576E"/>
    <w:rsid w:val="00FF5F3C"/>
    <w:rsid w:val="00FF6BC7"/>
    <w:rsid w:val="00FF6CCB"/>
    <w:rsid w:val="00FF704D"/>
    <w:rsid w:val="00FF7214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5EF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рмальный (таблица)"/>
    <w:basedOn w:val="Normal"/>
    <w:next w:val="Normal"/>
    <w:uiPriority w:val="99"/>
    <w:rsid w:val="00BA35E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289</TotalTime>
  <Pages>1</Pages>
  <Words>88</Words>
  <Characters>502</Characters>
  <Application>Microsoft Office Outlook</Application>
  <DocSecurity>0</DocSecurity>
  <Lines>0</Lines>
  <Paragraphs>0</Paragraphs>
  <ScaleCrop>false</ScaleCrop>
  <Company>minjust22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groxotova</dc:creator>
  <cp:keywords/>
  <dc:description/>
  <cp:lastModifiedBy>nurbaeva</cp:lastModifiedBy>
  <cp:revision>45</cp:revision>
  <dcterms:created xsi:type="dcterms:W3CDTF">2016-02-20T03:38:00Z</dcterms:created>
  <dcterms:modified xsi:type="dcterms:W3CDTF">2016-11-22T02:43:00Z</dcterms:modified>
</cp:coreProperties>
</file>